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895B1A" w:rsidRPr="00A2535E" w:rsidTr="00B846FC">
        <w:tc>
          <w:tcPr>
            <w:tcW w:w="2098" w:type="dxa"/>
            <w:shd w:val="clear" w:color="auto" w:fill="auto"/>
          </w:tcPr>
          <w:p w:rsidR="00895B1A" w:rsidRPr="00A2535E" w:rsidRDefault="00895B1A" w:rsidP="00B846F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895B1A" w:rsidRPr="00A2535E" w:rsidRDefault="00221414" w:rsidP="00B846F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คำอธิบาย</w:t>
            </w:r>
            <w:r w:rsidR="00895B1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</w:t>
            </w:r>
            <w:r w:rsidR="00895B1A"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วิชา</w:t>
            </w:r>
            <w:r w:rsidR="002832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2096" w:type="dxa"/>
            <w:shd w:val="clear" w:color="auto" w:fill="auto"/>
          </w:tcPr>
          <w:p w:rsidR="00895B1A" w:rsidRPr="00A2535E" w:rsidRDefault="00895B1A" w:rsidP="00B846F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95B1A" w:rsidRPr="00A2535E" w:rsidTr="00B846FC">
        <w:tc>
          <w:tcPr>
            <w:tcW w:w="5707" w:type="dxa"/>
            <w:gridSpan w:val="3"/>
            <w:shd w:val="clear" w:color="auto" w:fill="auto"/>
          </w:tcPr>
          <w:p w:rsidR="00895B1A" w:rsidRPr="00A2535E" w:rsidRDefault="00895B1A" w:rsidP="00B846F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</w:t>
            </w:r>
            <w:r w:rsidR="0028327D" w:rsidRPr="002832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ภาษาไทยเพื่อการสื่อสาร </w:t>
            </w:r>
            <w:r w:rsidR="0028327D" w:rsidRPr="0028327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895B1A" w:rsidRPr="00A2535E" w:rsidRDefault="00895B1A" w:rsidP="00B846FC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="002832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๑๒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</w:t>
            </w:r>
            <w:r w:rsidR="002832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</w:p>
        </w:tc>
      </w:tr>
      <w:tr w:rsidR="00895B1A" w:rsidRPr="00A2535E" w:rsidTr="00B846FC">
        <w:tc>
          <w:tcPr>
            <w:tcW w:w="5092" w:type="dxa"/>
            <w:gridSpan w:val="2"/>
            <w:shd w:val="clear" w:color="auto" w:fill="auto"/>
          </w:tcPr>
          <w:p w:rsidR="00895B1A" w:rsidRPr="00A2535E" w:rsidRDefault="00895B1A" w:rsidP="00B846F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รายวิชา </w:t>
            </w:r>
            <w:r w:rsidR="009F044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895B1A" w:rsidRPr="00A2535E" w:rsidRDefault="00895B1A" w:rsidP="00B846FC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ระดับชั้นมัธยมศึกษาปีที่ </w:t>
            </w:r>
            <w:r w:rsidR="002832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</w:p>
        </w:tc>
      </w:tr>
      <w:tr w:rsidR="00895B1A" w:rsidRPr="00A2535E" w:rsidTr="00B846FC">
        <w:tc>
          <w:tcPr>
            <w:tcW w:w="5707" w:type="dxa"/>
            <w:gridSpan w:val="3"/>
            <w:shd w:val="clear" w:color="auto" w:fill="auto"/>
          </w:tcPr>
          <w:p w:rsidR="00895B1A" w:rsidRPr="00A2535E" w:rsidRDefault="00895B1A" w:rsidP="00B846F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895B1A" w:rsidRPr="00A2535E" w:rsidRDefault="00895B1A" w:rsidP="00B846FC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 ชั่วโมง/สัปดาห์</w:t>
            </w:r>
          </w:p>
        </w:tc>
      </w:tr>
    </w:tbl>
    <w:p w:rsidR="006133D8" w:rsidRPr="00A2535E" w:rsidRDefault="006133D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0E3913" w:rsidRPr="00A2535E" w:rsidRDefault="000E3913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ab/>
        <w:t xml:space="preserve">ศึกษาความงามในภาษาไทย  การใช้ภาษาไทยในชีวิตประจำวัน  การรับสารในชีวิตประจำวัน           </w:t>
      </w:r>
    </w:p>
    <w:p w:rsidR="000E3913" w:rsidRPr="00A2535E" w:rsidRDefault="000E3913" w:rsidP="00A2535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การวิเคราะห์และวิจารณ์สารจากการอ่าน</w:t>
      </w:r>
      <w:r w:rsidRPr="00A2535E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0E3913" w:rsidRPr="00A2535E" w:rsidRDefault="000E3913" w:rsidP="00A2535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2535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2535E">
        <w:rPr>
          <w:rFonts w:ascii="TH SarabunIT๙" w:hAnsi="TH SarabunIT๙" w:cs="TH SarabunIT๙"/>
          <w:sz w:val="32"/>
          <w:szCs w:val="32"/>
          <w:cs/>
        </w:rPr>
        <w:t>โดยใช้หลักความ</w:t>
      </w:r>
      <w:r w:rsidRPr="00A2535E">
        <w:rPr>
          <w:rFonts w:ascii="TH SarabunIT๙" w:hAnsi="TH SarabunIT๙" w:cs="TH SarabunIT๙"/>
          <w:b/>
          <w:bCs/>
          <w:sz w:val="32"/>
          <w:szCs w:val="32"/>
          <w:cs/>
        </w:rPr>
        <w:t>รู้</w:t>
      </w:r>
      <w:r w:rsidRPr="00A2535E">
        <w:rPr>
          <w:rFonts w:ascii="TH SarabunIT๙" w:hAnsi="TH SarabunIT๙" w:cs="TH SarabunIT๙"/>
          <w:sz w:val="32"/>
          <w:szCs w:val="32"/>
          <w:cs/>
        </w:rPr>
        <w:t>ความงามในภาษาไทย  การใช้ภาษาไทยในชีวิตประจำวัน  การรับสารในชีวิตประจำวัน  การวิเคราะห์และวิจารณ์สารจากการอ่าน</w:t>
      </w:r>
      <w:r w:rsidRPr="00A2535E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0E3913" w:rsidRPr="00A2535E" w:rsidRDefault="000E3913" w:rsidP="00A2535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2535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2535E">
        <w:rPr>
          <w:rFonts w:ascii="TH SarabunIT๙" w:hAnsi="TH SarabunIT๙" w:cs="TH SarabunIT๙"/>
          <w:sz w:val="32"/>
          <w:szCs w:val="32"/>
          <w:cs/>
        </w:rPr>
        <w:t>เห็นคุณค่าและความสำคัญของความงามในภาษาไทย  การใช้ภาษาไทยในชีวิตประจำวัน  การรับสารในชีวิตประจำวัน  การวิเคราะห์และวิจารณ์สารจากการอ่าน</w:t>
      </w:r>
      <w:r w:rsidRPr="00A253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A2535E">
        <w:rPr>
          <w:rFonts w:ascii="TH SarabunIT๙" w:hAnsi="TH SarabunIT๙" w:cs="TH SarabunIT๙"/>
          <w:sz w:val="32"/>
          <w:szCs w:val="32"/>
          <w:cs/>
        </w:rPr>
        <w:t>และใช้เป็นเครื่องมือในการสื่อสารให้</w:t>
      </w:r>
      <w:proofErr w:type="spellStart"/>
      <w:r w:rsidRPr="00A2535E">
        <w:rPr>
          <w:rFonts w:ascii="TH SarabunIT๙" w:hAnsi="TH SarabunIT๙" w:cs="TH SarabunIT๙"/>
          <w:sz w:val="32"/>
          <w:szCs w:val="32"/>
          <w:cs/>
        </w:rPr>
        <w:t>สัมฤทธิผล</w:t>
      </w:r>
      <w:proofErr w:type="spellEnd"/>
      <w:r w:rsidR="00900072" w:rsidRPr="00A2535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900072" w:rsidRPr="00A2535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0E3913" w:rsidRPr="00A2535E" w:rsidRDefault="000E3913" w:rsidP="00A2535E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0E3913" w:rsidRPr="00A2535E" w:rsidRDefault="000E3913" w:rsidP="00A2535E">
      <w:pPr>
        <w:tabs>
          <w:tab w:val="left" w:pos="709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lang w:eastAsia="en-US"/>
        </w:rPr>
      </w:pPr>
      <w:r w:rsidRPr="00A2535E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>จุดประสงค์การเรียนรู้</w:t>
      </w:r>
    </w:p>
    <w:p w:rsidR="00A863EC" w:rsidRPr="00A863EC" w:rsidRDefault="000E3913" w:rsidP="00A863EC">
      <w:pPr>
        <w:pStyle w:val="af4"/>
        <w:numPr>
          <w:ilvl w:val="0"/>
          <w:numId w:val="35"/>
        </w:num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A863EC">
        <w:rPr>
          <w:rFonts w:ascii="TH SarabunIT๙" w:hAnsi="TH SarabunIT๙" w:cs="TH SarabunIT๙"/>
          <w:sz w:val="32"/>
          <w:szCs w:val="32"/>
          <w:cs/>
        </w:rPr>
        <w:t>อภิปรายความรู้เกี่ยวกับความงามในภาษาไทย</w:t>
      </w:r>
      <w:r w:rsidR="00A863EC" w:rsidRPr="00A863EC">
        <w:rPr>
          <w:rFonts w:ascii="TH SarabunIT๙" w:hAnsi="TH SarabunIT๙" w:cs="TH SarabunIT๙"/>
          <w:sz w:val="32"/>
          <w:szCs w:val="32"/>
        </w:rPr>
        <w:t xml:space="preserve"> </w:t>
      </w:r>
      <w:r w:rsidR="00A863EC" w:rsidRPr="00A863EC">
        <w:rPr>
          <w:rFonts w:ascii="TH SarabunIT๙" w:hAnsi="TH SarabunIT๙" w:cs="TH SarabunIT๙"/>
          <w:sz w:val="32"/>
          <w:szCs w:val="32"/>
          <w:cs/>
        </w:rPr>
        <w:t>( ท1.1 ม.4-6/3 )</w:t>
      </w:r>
    </w:p>
    <w:p w:rsidR="00A863EC" w:rsidRPr="00A863EC" w:rsidRDefault="00A863EC" w:rsidP="00A2535E">
      <w:pPr>
        <w:pStyle w:val="af4"/>
        <w:numPr>
          <w:ilvl w:val="0"/>
          <w:numId w:val="35"/>
        </w:num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A863EC">
        <w:rPr>
          <w:rFonts w:ascii="TH SarabunIT๙" w:hAnsi="TH SarabunIT๙" w:cs="TH SarabunIT๙"/>
          <w:sz w:val="32"/>
          <w:szCs w:val="32"/>
          <w:cs/>
        </w:rPr>
        <w:t>อภิปรายความรู้เกี่ยว</w:t>
      </w:r>
      <w:r w:rsidR="000E3913" w:rsidRPr="00A863EC">
        <w:rPr>
          <w:rFonts w:ascii="TH SarabunIT๙" w:hAnsi="TH SarabunIT๙" w:cs="TH SarabunIT๙"/>
          <w:sz w:val="32"/>
          <w:szCs w:val="32"/>
          <w:cs/>
        </w:rPr>
        <w:t xml:space="preserve">การใช้ภาษาไทยในชีวิตประจำวัน  </w:t>
      </w:r>
      <w:r w:rsidRPr="00A863EC">
        <w:rPr>
          <w:rFonts w:ascii="TH SarabunIT๙" w:hAnsi="TH SarabunIT๙" w:cs="TH SarabunIT๙"/>
          <w:sz w:val="32"/>
          <w:szCs w:val="32"/>
          <w:cs/>
        </w:rPr>
        <w:t>( ท3.1 ม.4-6/1</w:t>
      </w:r>
      <w:r w:rsidRPr="00A863E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863EC">
        <w:rPr>
          <w:rFonts w:ascii="TH SarabunIT๙" w:hAnsi="TH SarabunIT๙" w:cs="TH SarabunIT๙"/>
          <w:sz w:val="32"/>
          <w:szCs w:val="32"/>
          <w:cs/>
        </w:rPr>
        <w:t>)</w:t>
      </w:r>
    </w:p>
    <w:p w:rsidR="00A863EC" w:rsidRPr="00A863EC" w:rsidRDefault="00A863EC" w:rsidP="00A2535E">
      <w:pPr>
        <w:pStyle w:val="af4"/>
        <w:numPr>
          <w:ilvl w:val="0"/>
          <w:numId w:val="35"/>
        </w:num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A863EC">
        <w:rPr>
          <w:rFonts w:ascii="TH SarabunIT๙" w:hAnsi="TH SarabunIT๙" w:cs="TH SarabunIT๙"/>
          <w:sz w:val="32"/>
          <w:szCs w:val="32"/>
          <w:cs/>
        </w:rPr>
        <w:t>อภิปรายความรู้เกี่ยว</w:t>
      </w:r>
      <w:r w:rsidR="000E3913" w:rsidRPr="00A863EC">
        <w:rPr>
          <w:rFonts w:ascii="TH SarabunIT๙" w:hAnsi="TH SarabunIT๙" w:cs="TH SarabunIT๙"/>
          <w:sz w:val="32"/>
          <w:szCs w:val="32"/>
          <w:cs/>
        </w:rPr>
        <w:t xml:space="preserve">การรับสารในชีวิตประจำวัน  </w:t>
      </w:r>
      <w:r w:rsidRPr="00A863EC">
        <w:rPr>
          <w:rFonts w:ascii="TH SarabunIT๙" w:hAnsi="TH SarabunIT๙" w:cs="TH SarabunIT๙"/>
          <w:sz w:val="32"/>
          <w:szCs w:val="32"/>
          <w:cs/>
        </w:rPr>
        <w:t>(ท4.1 ม.4-6/</w:t>
      </w:r>
      <w:r w:rsidRPr="00A863EC">
        <w:rPr>
          <w:rFonts w:ascii="TH SarabunIT๙" w:hAnsi="TH SarabunIT๙" w:cs="TH SarabunIT๙"/>
          <w:sz w:val="32"/>
          <w:szCs w:val="32"/>
        </w:rPr>
        <w:t>1</w:t>
      </w:r>
      <w:r w:rsidRPr="00A863EC">
        <w:rPr>
          <w:rFonts w:ascii="TH SarabunIT๙" w:hAnsi="TH SarabunIT๙" w:cs="TH SarabunIT๙"/>
          <w:sz w:val="32"/>
          <w:szCs w:val="32"/>
          <w:cs/>
        </w:rPr>
        <w:t>)</w:t>
      </w:r>
    </w:p>
    <w:p w:rsidR="000E3913" w:rsidRPr="00A863EC" w:rsidRDefault="00A863EC" w:rsidP="00A2535E">
      <w:pPr>
        <w:pStyle w:val="af4"/>
        <w:numPr>
          <w:ilvl w:val="0"/>
          <w:numId w:val="35"/>
        </w:num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A863EC">
        <w:rPr>
          <w:rFonts w:ascii="TH SarabunIT๙" w:hAnsi="TH SarabunIT๙" w:cs="TH SarabunIT๙"/>
          <w:sz w:val="32"/>
          <w:szCs w:val="32"/>
          <w:cs/>
        </w:rPr>
        <w:t>อภิปรายความรู้เกี่ยว</w:t>
      </w:r>
      <w:r w:rsidR="000E3913" w:rsidRPr="00A863EC">
        <w:rPr>
          <w:rFonts w:ascii="TH SarabunIT๙" w:hAnsi="TH SarabunIT๙" w:cs="TH SarabunIT๙"/>
          <w:sz w:val="32"/>
          <w:szCs w:val="32"/>
          <w:cs/>
        </w:rPr>
        <w:t>การวิเคราะห์และวิจารณ์สารจากการอ่าน</w:t>
      </w:r>
      <w:r w:rsidR="000E3913" w:rsidRPr="00A863E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13BDD" w:rsidRPr="00A863EC">
        <w:rPr>
          <w:rFonts w:ascii="TH SarabunIT๙" w:hAnsi="TH SarabunIT๙" w:cs="TH SarabunIT๙"/>
          <w:sz w:val="32"/>
          <w:szCs w:val="32"/>
          <w:cs/>
        </w:rPr>
        <w:t>(</w:t>
      </w:r>
      <w:r w:rsidR="000E3913" w:rsidRPr="00A863EC">
        <w:rPr>
          <w:rFonts w:ascii="TH SarabunIT๙" w:hAnsi="TH SarabunIT๙" w:cs="TH SarabunIT๙"/>
          <w:sz w:val="32"/>
          <w:szCs w:val="32"/>
          <w:cs/>
        </w:rPr>
        <w:t>ท4.1 ม.4-6/7)</w:t>
      </w:r>
    </w:p>
    <w:p w:rsidR="000E3913" w:rsidRPr="00A2535E" w:rsidRDefault="000E3913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47"/>
        <w:gridCol w:w="627"/>
        <w:gridCol w:w="964"/>
        <w:gridCol w:w="1194"/>
        <w:gridCol w:w="596"/>
        <w:gridCol w:w="2702"/>
        <w:gridCol w:w="1132"/>
      </w:tblGrid>
      <w:tr w:rsidR="000E3913" w:rsidRPr="00A2535E" w:rsidTr="00221414">
        <w:tc>
          <w:tcPr>
            <w:tcW w:w="8362" w:type="dxa"/>
            <w:gridSpan w:val="7"/>
            <w:shd w:val="clear" w:color="auto" w:fill="auto"/>
          </w:tcPr>
          <w:p w:rsidR="000E3913" w:rsidRPr="00A2535E" w:rsidRDefault="000E3913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E3913" w:rsidRPr="00A2535E" w:rsidTr="00221414">
        <w:tc>
          <w:tcPr>
            <w:tcW w:w="1147" w:type="dxa"/>
            <w:shd w:val="clear" w:color="auto" w:fill="auto"/>
          </w:tcPr>
          <w:p w:rsidR="000E3913" w:rsidRPr="00A2535E" w:rsidRDefault="000E3913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auto"/>
          </w:tcPr>
          <w:p w:rsidR="000E3913" w:rsidRPr="00A2535E" w:rsidRDefault="000E3913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64" w:type="dxa"/>
            <w:shd w:val="clear" w:color="auto" w:fill="auto"/>
          </w:tcPr>
          <w:p w:rsidR="000E3913" w:rsidRPr="00A2535E" w:rsidRDefault="00B2400E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94" w:type="dxa"/>
            <w:shd w:val="clear" w:color="auto" w:fill="auto"/>
          </w:tcPr>
          <w:p w:rsidR="000E3913" w:rsidRPr="00A2535E" w:rsidRDefault="000E3913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6" w:type="dxa"/>
            <w:shd w:val="clear" w:color="auto" w:fill="auto"/>
          </w:tcPr>
          <w:p w:rsidR="000E3913" w:rsidRPr="00A2535E" w:rsidRDefault="000E3913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702" w:type="dxa"/>
            <w:shd w:val="clear" w:color="auto" w:fill="auto"/>
          </w:tcPr>
          <w:p w:rsidR="000E3913" w:rsidRPr="00A2535E" w:rsidRDefault="00B2400E" w:rsidP="00221414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2214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221414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1132" w:type="dxa"/>
            <w:shd w:val="clear" w:color="auto" w:fill="auto"/>
          </w:tcPr>
          <w:p w:rsidR="000E3913" w:rsidRPr="00A2535E" w:rsidRDefault="000E3913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E3913" w:rsidRPr="00A2535E" w:rsidTr="00221414">
        <w:tc>
          <w:tcPr>
            <w:tcW w:w="1147" w:type="dxa"/>
            <w:shd w:val="clear" w:color="auto" w:fill="auto"/>
          </w:tcPr>
          <w:p w:rsidR="000E3913" w:rsidRPr="00A2535E" w:rsidRDefault="000E3913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auto"/>
          </w:tcPr>
          <w:p w:rsidR="000E3913" w:rsidRPr="00A2535E" w:rsidRDefault="000E3913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4" w:type="dxa"/>
            <w:shd w:val="clear" w:color="auto" w:fill="auto"/>
          </w:tcPr>
          <w:p w:rsidR="000E3913" w:rsidRPr="00A2535E" w:rsidRDefault="00B13BDD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94" w:type="dxa"/>
            <w:shd w:val="clear" w:color="auto" w:fill="auto"/>
          </w:tcPr>
          <w:p w:rsidR="000E3913" w:rsidRPr="00A2535E" w:rsidRDefault="000E3913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6" w:type="dxa"/>
            <w:shd w:val="clear" w:color="auto" w:fill="auto"/>
          </w:tcPr>
          <w:p w:rsidR="000E3913" w:rsidRPr="00A2535E" w:rsidRDefault="000E3913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702" w:type="dxa"/>
            <w:shd w:val="clear" w:color="auto" w:fill="auto"/>
          </w:tcPr>
          <w:p w:rsidR="000E3913" w:rsidRPr="00A2535E" w:rsidRDefault="00B2400E" w:rsidP="00221414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proofErr w:type="gramStart"/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36</w:t>
            </w:r>
            <w:r w:rsidR="002214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221414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  <w:proofErr w:type="gramEnd"/>
          </w:p>
        </w:tc>
        <w:tc>
          <w:tcPr>
            <w:tcW w:w="1132" w:type="dxa"/>
            <w:vMerge w:val="restart"/>
            <w:shd w:val="clear" w:color="auto" w:fill="auto"/>
          </w:tcPr>
          <w:p w:rsidR="000E3913" w:rsidRPr="00A2535E" w:rsidRDefault="000E3913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E3913" w:rsidRPr="00A2535E" w:rsidTr="00221414">
        <w:tc>
          <w:tcPr>
            <w:tcW w:w="7230" w:type="dxa"/>
            <w:gridSpan w:val="6"/>
            <w:shd w:val="clear" w:color="auto" w:fill="auto"/>
          </w:tcPr>
          <w:p w:rsidR="000E3913" w:rsidRPr="00A2535E" w:rsidRDefault="000E3913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0E3913" w:rsidRPr="00A2535E" w:rsidRDefault="000E3913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0E3913" w:rsidRPr="00A2535E" w:rsidRDefault="000E3913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ab/>
      </w:r>
    </w:p>
    <w:p w:rsidR="000E3913" w:rsidRPr="00A2535E" w:rsidRDefault="000E3913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0E3913" w:rsidRPr="00A2535E" w:rsidRDefault="000E3913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37C78" w:rsidRDefault="00237C7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21414" w:rsidRDefault="0022141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21414" w:rsidRDefault="0022141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21414" w:rsidRDefault="0022141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21414" w:rsidRDefault="0022141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21414" w:rsidRDefault="0022141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21414" w:rsidRDefault="0022141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21414" w:rsidRDefault="0022141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21414" w:rsidRDefault="0022141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21414" w:rsidRDefault="0022141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21414" w:rsidRDefault="00221414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221414" w:rsidRPr="00A2535E" w:rsidTr="00B846FC">
        <w:tc>
          <w:tcPr>
            <w:tcW w:w="2098" w:type="dxa"/>
            <w:shd w:val="clear" w:color="auto" w:fill="auto"/>
          </w:tcPr>
          <w:p w:rsidR="00221414" w:rsidRPr="00A2535E" w:rsidRDefault="00221414" w:rsidP="00B846F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221414" w:rsidRPr="00A2535E" w:rsidRDefault="00221414" w:rsidP="00B846F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โครงสร้างราย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วิชา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2096" w:type="dxa"/>
            <w:shd w:val="clear" w:color="auto" w:fill="auto"/>
          </w:tcPr>
          <w:p w:rsidR="00221414" w:rsidRPr="00A2535E" w:rsidRDefault="00221414" w:rsidP="00B846F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21414" w:rsidRPr="00A2535E" w:rsidTr="00B846FC">
        <w:tc>
          <w:tcPr>
            <w:tcW w:w="5707" w:type="dxa"/>
            <w:gridSpan w:val="3"/>
            <w:shd w:val="clear" w:color="auto" w:fill="auto"/>
          </w:tcPr>
          <w:p w:rsidR="00221414" w:rsidRPr="00A2535E" w:rsidRDefault="00221414" w:rsidP="00B846F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</w:t>
            </w:r>
            <w:r w:rsidRPr="002832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ภาษาไทยเพื่อการสื่อสาร </w:t>
            </w:r>
            <w:r w:rsidRPr="0028327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221414" w:rsidRPr="00A2535E" w:rsidRDefault="00221414" w:rsidP="00B846FC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๓๑๒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</w:p>
        </w:tc>
      </w:tr>
      <w:tr w:rsidR="00221414" w:rsidRPr="00A2535E" w:rsidTr="00B846FC">
        <w:tc>
          <w:tcPr>
            <w:tcW w:w="5092" w:type="dxa"/>
            <w:gridSpan w:val="2"/>
            <w:shd w:val="clear" w:color="auto" w:fill="auto"/>
          </w:tcPr>
          <w:p w:rsidR="00221414" w:rsidRPr="00A2535E" w:rsidRDefault="00221414" w:rsidP="00B846F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รายวิชา </w:t>
            </w:r>
            <w:r w:rsidR="009F044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221414" w:rsidRPr="00A2535E" w:rsidRDefault="00221414" w:rsidP="00B846FC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</w:p>
        </w:tc>
      </w:tr>
      <w:tr w:rsidR="00221414" w:rsidRPr="00A2535E" w:rsidTr="00B846FC">
        <w:tc>
          <w:tcPr>
            <w:tcW w:w="5707" w:type="dxa"/>
            <w:gridSpan w:val="3"/>
            <w:shd w:val="clear" w:color="auto" w:fill="auto"/>
          </w:tcPr>
          <w:p w:rsidR="00221414" w:rsidRPr="00A2535E" w:rsidRDefault="00221414" w:rsidP="00B846F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221414" w:rsidRPr="00A2535E" w:rsidRDefault="00221414" w:rsidP="00B846FC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 ชั่วโมง/สัปดาห์</w:t>
            </w:r>
          </w:p>
        </w:tc>
      </w:tr>
    </w:tbl>
    <w:p w:rsidR="000E3913" w:rsidRPr="00A2535E" w:rsidRDefault="000E3913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754"/>
        <w:gridCol w:w="2815"/>
        <w:gridCol w:w="1147"/>
      </w:tblGrid>
      <w:tr w:rsidR="00C269CB" w:rsidRPr="00A2535E" w:rsidTr="001F2AFD">
        <w:tc>
          <w:tcPr>
            <w:tcW w:w="4390" w:type="dxa"/>
            <w:gridSpan w:val="2"/>
          </w:tcPr>
          <w:p w:rsidR="00C269CB" w:rsidRPr="00A2535E" w:rsidRDefault="00C269C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2815" w:type="dxa"/>
          </w:tcPr>
          <w:p w:rsidR="00C269CB" w:rsidRPr="00A2535E" w:rsidRDefault="00C269C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47" w:type="dxa"/>
          </w:tcPr>
          <w:p w:rsidR="00C269CB" w:rsidRPr="00A2535E" w:rsidRDefault="00C269CB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C269CB" w:rsidRPr="00A2535E" w:rsidTr="001F2AFD">
        <w:tc>
          <w:tcPr>
            <w:tcW w:w="636" w:type="dxa"/>
          </w:tcPr>
          <w:p w:rsidR="00C269CB" w:rsidRPr="00A2535E" w:rsidRDefault="00C269C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754" w:type="dxa"/>
          </w:tcPr>
          <w:p w:rsidR="00C269CB" w:rsidRPr="00A2535E" w:rsidRDefault="00C269CB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ความงามในภาษาไทย</w:t>
            </w:r>
          </w:p>
        </w:tc>
        <w:tc>
          <w:tcPr>
            <w:tcW w:w="2815" w:type="dxa"/>
          </w:tcPr>
          <w:p w:rsidR="008D65C9" w:rsidRPr="00A2535E" w:rsidRDefault="008D65C9" w:rsidP="00A2535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ท4.1  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1/6-4 .ม</w:t>
            </w:r>
          </w:p>
        </w:tc>
        <w:tc>
          <w:tcPr>
            <w:tcW w:w="1147" w:type="dxa"/>
          </w:tcPr>
          <w:p w:rsidR="00C269CB" w:rsidRPr="00A2535E" w:rsidRDefault="00C269C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C269CB" w:rsidRPr="00A2535E" w:rsidTr="001F2AFD">
        <w:tc>
          <w:tcPr>
            <w:tcW w:w="636" w:type="dxa"/>
          </w:tcPr>
          <w:p w:rsidR="00C269CB" w:rsidRPr="00A2535E" w:rsidRDefault="00C269C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754" w:type="dxa"/>
          </w:tcPr>
          <w:p w:rsidR="00C269CB" w:rsidRPr="00A2535E" w:rsidRDefault="00C269CB" w:rsidP="001F2A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การใช้ภาษาไทยในชีวิตประจำวัน</w:t>
            </w:r>
          </w:p>
        </w:tc>
        <w:tc>
          <w:tcPr>
            <w:tcW w:w="2815" w:type="dxa"/>
          </w:tcPr>
          <w:p w:rsidR="00C269CB" w:rsidRPr="00A2535E" w:rsidRDefault="008D65C9" w:rsidP="00A2535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ท4.1  ม.4-6/7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   </w:t>
            </w:r>
          </w:p>
        </w:tc>
        <w:tc>
          <w:tcPr>
            <w:tcW w:w="1147" w:type="dxa"/>
          </w:tcPr>
          <w:p w:rsidR="00C269CB" w:rsidRPr="00A2535E" w:rsidRDefault="00C269C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C269CB" w:rsidRPr="00A2535E" w:rsidTr="001F2AFD">
        <w:tc>
          <w:tcPr>
            <w:tcW w:w="636" w:type="dxa"/>
          </w:tcPr>
          <w:p w:rsidR="00C269CB" w:rsidRPr="00A2535E" w:rsidRDefault="00C269C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754" w:type="dxa"/>
          </w:tcPr>
          <w:p w:rsidR="00C269CB" w:rsidRPr="00A2535E" w:rsidRDefault="00C269CB" w:rsidP="001F2AFD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การรับสาร ในชีวิตประจำวัน  </w:t>
            </w:r>
          </w:p>
        </w:tc>
        <w:tc>
          <w:tcPr>
            <w:tcW w:w="2815" w:type="dxa"/>
          </w:tcPr>
          <w:p w:rsidR="00C269CB" w:rsidRPr="00A2535E" w:rsidRDefault="008D65C9" w:rsidP="00A2535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13BDD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ท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3.1  ม.4-6/1</w:t>
            </w:r>
          </w:p>
        </w:tc>
        <w:tc>
          <w:tcPr>
            <w:tcW w:w="1147" w:type="dxa"/>
          </w:tcPr>
          <w:p w:rsidR="00C269CB" w:rsidRPr="00A2535E" w:rsidRDefault="00C269C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C269CB" w:rsidRPr="00A2535E" w:rsidTr="001F2AFD">
        <w:tc>
          <w:tcPr>
            <w:tcW w:w="636" w:type="dxa"/>
          </w:tcPr>
          <w:p w:rsidR="00C269CB" w:rsidRPr="00A2535E" w:rsidRDefault="00C269C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754" w:type="dxa"/>
          </w:tcPr>
          <w:p w:rsidR="00C269CB" w:rsidRPr="00A2535E" w:rsidRDefault="00C269CB" w:rsidP="00A2535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การวิเคราะห์และวิจารณ์สารจากการอ่าน</w:t>
            </w:r>
          </w:p>
        </w:tc>
        <w:tc>
          <w:tcPr>
            <w:tcW w:w="2815" w:type="dxa"/>
          </w:tcPr>
          <w:p w:rsidR="00C269CB" w:rsidRPr="00A2535E" w:rsidRDefault="00B13BDD" w:rsidP="00A2535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ท1.1  ม.4-6/3</w:t>
            </w:r>
          </w:p>
        </w:tc>
        <w:tc>
          <w:tcPr>
            <w:tcW w:w="1147" w:type="dxa"/>
          </w:tcPr>
          <w:p w:rsidR="00C269CB" w:rsidRPr="00A2535E" w:rsidRDefault="00C269C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C269CB" w:rsidRPr="00A2535E" w:rsidTr="001F2AFD">
        <w:tc>
          <w:tcPr>
            <w:tcW w:w="4390" w:type="dxa"/>
            <w:gridSpan w:val="2"/>
          </w:tcPr>
          <w:p w:rsidR="00C269CB" w:rsidRPr="00221414" w:rsidRDefault="00C269C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14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815" w:type="dxa"/>
          </w:tcPr>
          <w:p w:rsidR="00C269CB" w:rsidRPr="00221414" w:rsidRDefault="00B13BDD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14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147" w:type="dxa"/>
          </w:tcPr>
          <w:p w:rsidR="00C269CB" w:rsidRPr="00221414" w:rsidRDefault="00C269CB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2141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</w:t>
            </w:r>
          </w:p>
        </w:tc>
      </w:tr>
    </w:tbl>
    <w:p w:rsidR="00C269CB" w:rsidRPr="00A2535E" w:rsidRDefault="00C269CB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C269CB" w:rsidRPr="00A2535E" w:rsidRDefault="00C269CB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C269CB" w:rsidRPr="00A2535E" w:rsidRDefault="00C269CB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C269CB" w:rsidRPr="00A2535E" w:rsidRDefault="00C269CB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C269CB" w:rsidRPr="00A2535E" w:rsidRDefault="00C269CB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C269CB" w:rsidRPr="00A2535E" w:rsidRDefault="00C269CB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C269CB" w:rsidRPr="00A2535E" w:rsidRDefault="00C269CB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C269CB" w:rsidRPr="00A2535E" w:rsidRDefault="00C269CB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C269CB" w:rsidRPr="00A2535E" w:rsidRDefault="00C269CB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C269CB" w:rsidRPr="00A2535E" w:rsidRDefault="00C269CB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C269CB" w:rsidRPr="00A2535E" w:rsidRDefault="00C269CB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37C78" w:rsidRPr="00A2535E" w:rsidRDefault="00237C7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37C78" w:rsidRPr="00A2535E" w:rsidRDefault="00237C7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37C78" w:rsidRPr="00A2535E" w:rsidRDefault="00237C7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37C78" w:rsidRPr="00A2535E" w:rsidRDefault="00237C7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37C78" w:rsidRPr="00A2535E" w:rsidRDefault="00237C7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C269CB" w:rsidRPr="00A2535E" w:rsidRDefault="00C269CB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C269CB" w:rsidRDefault="00C269CB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846FC" w:rsidRDefault="00B846FC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846FC" w:rsidRDefault="00B846FC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846FC" w:rsidRDefault="00B846FC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846FC" w:rsidRDefault="00B846FC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846FC" w:rsidRDefault="00B846FC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846FC" w:rsidRDefault="00B846FC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846FC" w:rsidRDefault="00B846FC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846FC" w:rsidRDefault="00B846FC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846FC" w:rsidRDefault="00B846FC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B846FC" w:rsidRPr="00A2535E" w:rsidTr="00B846FC">
        <w:tc>
          <w:tcPr>
            <w:tcW w:w="2098" w:type="dxa"/>
            <w:shd w:val="clear" w:color="auto" w:fill="auto"/>
          </w:tcPr>
          <w:p w:rsidR="00B846FC" w:rsidRPr="00A2535E" w:rsidRDefault="00B846FC" w:rsidP="00B846F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B846FC" w:rsidRPr="00A2535E" w:rsidRDefault="009F0443" w:rsidP="00B846F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คำอธิบาย</w:t>
            </w:r>
            <w:r w:rsidR="00B846F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</w:t>
            </w:r>
            <w:r w:rsidR="00B846FC"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วิชา</w:t>
            </w:r>
            <w:r w:rsidR="00B846F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2096" w:type="dxa"/>
            <w:shd w:val="clear" w:color="auto" w:fill="auto"/>
          </w:tcPr>
          <w:p w:rsidR="00B846FC" w:rsidRPr="00A2535E" w:rsidRDefault="00B846FC" w:rsidP="00B846F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846FC" w:rsidRPr="00A2535E" w:rsidTr="00B846FC">
        <w:tc>
          <w:tcPr>
            <w:tcW w:w="5707" w:type="dxa"/>
            <w:gridSpan w:val="3"/>
            <w:shd w:val="clear" w:color="auto" w:fill="auto"/>
          </w:tcPr>
          <w:p w:rsidR="00B846FC" w:rsidRPr="00A2535E" w:rsidRDefault="00B846FC" w:rsidP="00B846F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</w:t>
            </w:r>
            <w:r w:rsidRPr="002832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ภาษาไทยเพื่อการสื่อสาร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B846FC" w:rsidRPr="00A2535E" w:rsidRDefault="00B846FC" w:rsidP="00B846FC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๓๑๒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</w:t>
            </w:r>
            <w:r w:rsidR="00386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B846FC" w:rsidRPr="00A2535E" w:rsidTr="00B846FC">
        <w:tc>
          <w:tcPr>
            <w:tcW w:w="5092" w:type="dxa"/>
            <w:gridSpan w:val="2"/>
            <w:shd w:val="clear" w:color="auto" w:fill="auto"/>
          </w:tcPr>
          <w:p w:rsidR="00B846FC" w:rsidRPr="00A2535E" w:rsidRDefault="00B846FC" w:rsidP="00B846F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รายวิชา </w:t>
            </w:r>
            <w:r w:rsidR="00386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B846FC" w:rsidRPr="00A2535E" w:rsidRDefault="00B846FC" w:rsidP="00B846FC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</w:p>
        </w:tc>
      </w:tr>
      <w:tr w:rsidR="00B846FC" w:rsidRPr="00A2535E" w:rsidTr="00B846FC">
        <w:tc>
          <w:tcPr>
            <w:tcW w:w="5707" w:type="dxa"/>
            <w:gridSpan w:val="3"/>
            <w:shd w:val="clear" w:color="auto" w:fill="auto"/>
          </w:tcPr>
          <w:p w:rsidR="00B846FC" w:rsidRPr="00A2535E" w:rsidRDefault="00B846FC" w:rsidP="00B846F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B846FC" w:rsidRPr="00A2535E" w:rsidRDefault="00B846FC" w:rsidP="00B846FC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 ชั่วโมง/สัปดาห์</w:t>
            </w:r>
          </w:p>
        </w:tc>
      </w:tr>
    </w:tbl>
    <w:p w:rsidR="00B846FC" w:rsidRPr="00A2535E" w:rsidRDefault="00B846FC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F4B0A" w:rsidRPr="00A2535E" w:rsidRDefault="003F4B0A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ab/>
        <w:t xml:space="preserve">ศึกษาการขยายความและการสรุปความ  การเขียนเชิงสร้างสรรค์  การแสดงข้อคิดเห็นในการพูดและการเขียน  การส่งสารเพื่อโน้มน้าวใจ           </w:t>
      </w:r>
      <w:r w:rsidRPr="00A2535E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3F4B0A" w:rsidRPr="00A2535E" w:rsidRDefault="003F4B0A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2535E">
        <w:rPr>
          <w:rFonts w:ascii="TH SarabunIT๙" w:hAnsi="TH SarabunIT๙" w:cs="TH SarabunIT๙"/>
          <w:sz w:val="32"/>
          <w:szCs w:val="32"/>
          <w:cs/>
        </w:rPr>
        <w:t>โดยใช้หลักความ</w:t>
      </w:r>
      <w:r w:rsidRPr="00A2535E">
        <w:rPr>
          <w:rFonts w:ascii="TH SarabunIT๙" w:hAnsi="TH SarabunIT๙" w:cs="TH SarabunIT๙"/>
          <w:b/>
          <w:bCs/>
          <w:sz w:val="32"/>
          <w:szCs w:val="32"/>
          <w:cs/>
        </w:rPr>
        <w:t>รู้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การขยายความและการสรุปความ  การเขียนเชิงสร้างสรรค์  การแสดงข้อคิดเห็นในการพูดและการเขียน  การส่งสารเพื่อโน้มน้าวใจ           </w:t>
      </w:r>
      <w:r w:rsidRPr="00A2535E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3F4B0A" w:rsidRPr="00A2535E" w:rsidRDefault="003F4B0A" w:rsidP="00A2535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2535E">
        <w:rPr>
          <w:rFonts w:ascii="TH SarabunIT๙" w:hAnsi="TH SarabunIT๙" w:cs="TH SarabunIT๙"/>
          <w:sz w:val="32"/>
          <w:szCs w:val="32"/>
          <w:cs/>
        </w:rPr>
        <w:t>เห็นคุณค่าและความสำคัญของการขยายความและการสรุปความ  การเขียนเชิงสร้างสรรค์  การแสดงข้อคิดเห็นในการพูดและการเขียน  การส่งสารเพื่อโน้มน้าวใจ  และใช้เป็นเครื่องมือในการสื่อสารให้</w:t>
      </w:r>
      <w:proofErr w:type="spellStart"/>
      <w:r w:rsidRPr="00A2535E">
        <w:rPr>
          <w:rFonts w:ascii="TH SarabunIT๙" w:hAnsi="TH SarabunIT๙" w:cs="TH SarabunIT๙"/>
          <w:sz w:val="32"/>
          <w:szCs w:val="32"/>
          <w:cs/>
        </w:rPr>
        <w:t>สัมฤทธิผล</w:t>
      </w:r>
      <w:proofErr w:type="spellEnd"/>
      <w:r w:rsidR="009F0443" w:rsidRPr="00A2535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9F0443" w:rsidRPr="00A2535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3F4B0A" w:rsidRPr="00A2535E" w:rsidRDefault="003F4B0A" w:rsidP="00A2535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F4B0A" w:rsidRPr="00A2535E" w:rsidRDefault="003F4B0A" w:rsidP="00A2535E">
      <w:pPr>
        <w:tabs>
          <w:tab w:val="left" w:pos="709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lang w:eastAsia="en-US"/>
        </w:rPr>
      </w:pPr>
      <w:r w:rsidRPr="00A2535E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>จุดประสงค์การเรียนรู้</w:t>
      </w:r>
    </w:p>
    <w:p w:rsidR="003F4B0A" w:rsidRPr="00A2535E" w:rsidRDefault="003F4B0A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1.อภิปรายความรู้เกี่ยวกับการขยายความและการสรุปความ  การเขียนเชิงสร้างสรรค์  การแสดงข้อคิดเห็นในการพูดและการเขียน  การส่งสารเพื่อโน้มน้าวใจ</w:t>
      </w:r>
      <w:r w:rsidRPr="00A253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>( ท2.1 ม.4-6/1 , 6 )</w:t>
      </w:r>
      <w:r w:rsidRPr="00A2535E">
        <w:rPr>
          <w:rFonts w:ascii="TH SarabunIT๙" w:hAnsi="TH SarabunIT๙" w:cs="TH SarabunIT๙"/>
          <w:sz w:val="32"/>
          <w:szCs w:val="32"/>
        </w:rPr>
        <w:tab/>
      </w:r>
    </w:p>
    <w:p w:rsidR="003F4B0A" w:rsidRPr="00A2535E" w:rsidRDefault="003F4B0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47"/>
        <w:gridCol w:w="627"/>
        <w:gridCol w:w="964"/>
        <w:gridCol w:w="1194"/>
        <w:gridCol w:w="596"/>
        <w:gridCol w:w="3127"/>
        <w:gridCol w:w="707"/>
      </w:tblGrid>
      <w:tr w:rsidR="003F4B0A" w:rsidRPr="00A2535E" w:rsidTr="009F0443">
        <w:tc>
          <w:tcPr>
            <w:tcW w:w="8362" w:type="dxa"/>
            <w:gridSpan w:val="7"/>
            <w:shd w:val="clear" w:color="auto" w:fill="auto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F4B0A" w:rsidRPr="00A2535E" w:rsidTr="009F0443">
        <w:tc>
          <w:tcPr>
            <w:tcW w:w="1147" w:type="dxa"/>
            <w:shd w:val="clear" w:color="auto" w:fill="auto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auto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64" w:type="dxa"/>
            <w:shd w:val="clear" w:color="auto" w:fill="auto"/>
          </w:tcPr>
          <w:p w:rsidR="003F4B0A" w:rsidRPr="00A2535E" w:rsidRDefault="009C05C0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194" w:type="dxa"/>
            <w:shd w:val="clear" w:color="auto" w:fill="auto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6" w:type="dxa"/>
            <w:shd w:val="clear" w:color="auto" w:fill="auto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3127" w:type="dxa"/>
            <w:shd w:val="clear" w:color="auto" w:fill="auto"/>
          </w:tcPr>
          <w:p w:rsidR="003F4B0A" w:rsidRPr="00A2535E" w:rsidRDefault="009C05C0" w:rsidP="009F0443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="009F0443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="009F0443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707" w:type="dxa"/>
            <w:shd w:val="clear" w:color="auto" w:fill="auto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F4B0A" w:rsidRPr="00A2535E" w:rsidTr="009F0443">
        <w:tc>
          <w:tcPr>
            <w:tcW w:w="1147" w:type="dxa"/>
            <w:shd w:val="clear" w:color="auto" w:fill="auto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auto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4" w:type="dxa"/>
            <w:shd w:val="clear" w:color="auto" w:fill="auto"/>
          </w:tcPr>
          <w:p w:rsidR="003F4B0A" w:rsidRPr="00A2535E" w:rsidRDefault="009C05C0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194" w:type="dxa"/>
            <w:shd w:val="clear" w:color="auto" w:fill="auto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6" w:type="dxa"/>
            <w:shd w:val="clear" w:color="auto" w:fill="auto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3127" w:type="dxa"/>
            <w:shd w:val="clear" w:color="auto" w:fill="auto"/>
          </w:tcPr>
          <w:p w:rsidR="003F4B0A" w:rsidRPr="00A2535E" w:rsidRDefault="009C05C0" w:rsidP="009F0443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36</w:t>
            </w:r>
            <w:r w:rsidR="009F044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9F0443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707" w:type="dxa"/>
            <w:vMerge w:val="restart"/>
            <w:shd w:val="clear" w:color="auto" w:fill="auto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F4B0A" w:rsidRPr="00A2535E" w:rsidTr="009F0443">
        <w:tc>
          <w:tcPr>
            <w:tcW w:w="7655" w:type="dxa"/>
            <w:gridSpan w:val="6"/>
            <w:shd w:val="clear" w:color="auto" w:fill="auto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7" w:type="dxa"/>
            <w:vMerge/>
            <w:shd w:val="clear" w:color="auto" w:fill="auto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269CB" w:rsidRPr="00A2535E" w:rsidRDefault="00C269CB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F4B0A" w:rsidRPr="00A2535E" w:rsidRDefault="003F4B0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F4B0A" w:rsidRPr="00A2535E" w:rsidRDefault="003F4B0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37C78" w:rsidRPr="00A2535E" w:rsidRDefault="00237C7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37C78" w:rsidRPr="00A2535E" w:rsidRDefault="00237C7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37C78" w:rsidRPr="00A2535E" w:rsidRDefault="00237C7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37C78" w:rsidRDefault="00237C7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56DAE" w:rsidRDefault="00856DAE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56DAE" w:rsidRDefault="00856DAE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56DAE" w:rsidRDefault="00856DAE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56DAE" w:rsidRDefault="00856DAE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56DAE" w:rsidRDefault="00856DAE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56DAE" w:rsidRDefault="00856DAE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56DAE" w:rsidRDefault="00856DAE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56DAE" w:rsidRDefault="00856DAE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56DAE" w:rsidRPr="00A2535E" w:rsidRDefault="00856DAE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 w:hint="cs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9F0443" w:rsidRPr="00A2535E" w:rsidTr="00087401">
        <w:tc>
          <w:tcPr>
            <w:tcW w:w="2098" w:type="dxa"/>
            <w:shd w:val="clear" w:color="auto" w:fill="auto"/>
          </w:tcPr>
          <w:p w:rsidR="009F0443" w:rsidRPr="00A2535E" w:rsidRDefault="009F0443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9F0443" w:rsidRPr="00A2535E" w:rsidRDefault="009F0443" w:rsidP="0008740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โครงสร้างราย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วิชา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2096" w:type="dxa"/>
            <w:shd w:val="clear" w:color="auto" w:fill="auto"/>
          </w:tcPr>
          <w:p w:rsidR="009F0443" w:rsidRPr="00A2535E" w:rsidRDefault="009F0443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F0443" w:rsidRPr="00A2535E" w:rsidTr="00087401">
        <w:tc>
          <w:tcPr>
            <w:tcW w:w="5707" w:type="dxa"/>
            <w:gridSpan w:val="3"/>
            <w:shd w:val="clear" w:color="auto" w:fill="auto"/>
          </w:tcPr>
          <w:p w:rsidR="009F0443" w:rsidRPr="00A2535E" w:rsidRDefault="009F0443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</w:t>
            </w:r>
            <w:r w:rsidRPr="002832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ภาษาไทยเพื่อการสื่อสาร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9F0443" w:rsidRPr="00A2535E" w:rsidRDefault="009F0443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๓๑๒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9F0443" w:rsidRPr="00A2535E" w:rsidTr="00087401">
        <w:tc>
          <w:tcPr>
            <w:tcW w:w="5092" w:type="dxa"/>
            <w:gridSpan w:val="2"/>
            <w:shd w:val="clear" w:color="auto" w:fill="auto"/>
          </w:tcPr>
          <w:p w:rsidR="009F0443" w:rsidRPr="00A2535E" w:rsidRDefault="009F0443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รายวิชา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9F0443" w:rsidRPr="00A2535E" w:rsidRDefault="009F0443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</w:p>
        </w:tc>
      </w:tr>
      <w:tr w:rsidR="009F0443" w:rsidRPr="00A2535E" w:rsidTr="00087401">
        <w:tc>
          <w:tcPr>
            <w:tcW w:w="5707" w:type="dxa"/>
            <w:gridSpan w:val="3"/>
            <w:shd w:val="clear" w:color="auto" w:fill="auto"/>
          </w:tcPr>
          <w:p w:rsidR="009F0443" w:rsidRPr="00A2535E" w:rsidRDefault="009F0443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9F0443" w:rsidRPr="00A2535E" w:rsidRDefault="009F0443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 ชั่วโมง/สัปดาห์</w:t>
            </w:r>
          </w:p>
        </w:tc>
      </w:tr>
    </w:tbl>
    <w:p w:rsidR="003F4B0A" w:rsidRPr="00A2535E" w:rsidRDefault="003F4B0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6"/>
        <w:gridCol w:w="3475"/>
        <w:gridCol w:w="3102"/>
        <w:gridCol w:w="1149"/>
      </w:tblGrid>
      <w:tr w:rsidR="003F4B0A" w:rsidRPr="00A2535E" w:rsidTr="00856DAE">
        <w:tc>
          <w:tcPr>
            <w:tcW w:w="4111" w:type="dxa"/>
            <w:gridSpan w:val="2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3102" w:type="dxa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49" w:type="dxa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3F4B0A" w:rsidRPr="00A2535E" w:rsidTr="00856DAE">
        <w:tc>
          <w:tcPr>
            <w:tcW w:w="636" w:type="dxa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475" w:type="dxa"/>
          </w:tcPr>
          <w:p w:rsidR="003F4B0A" w:rsidRPr="00A2535E" w:rsidRDefault="003F4B0A" w:rsidP="00A2535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การขยายความ และการสรุปความ  </w:t>
            </w:r>
          </w:p>
        </w:tc>
        <w:tc>
          <w:tcPr>
            <w:tcW w:w="3102" w:type="dxa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ท2.1 ม.4-6/1 ม.4-6/6 </w:t>
            </w:r>
          </w:p>
        </w:tc>
        <w:tc>
          <w:tcPr>
            <w:tcW w:w="1149" w:type="dxa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3F4B0A" w:rsidRPr="00A2535E" w:rsidTr="00856DAE">
        <w:tc>
          <w:tcPr>
            <w:tcW w:w="636" w:type="dxa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475" w:type="dxa"/>
          </w:tcPr>
          <w:p w:rsidR="003F4B0A" w:rsidRPr="00A2535E" w:rsidRDefault="003F4B0A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การเขียนเชิงสร้างสรรค์  </w:t>
            </w:r>
          </w:p>
        </w:tc>
        <w:tc>
          <w:tcPr>
            <w:tcW w:w="3102" w:type="dxa"/>
          </w:tcPr>
          <w:p w:rsidR="003F4B0A" w:rsidRPr="00A2535E" w:rsidRDefault="003F4B0A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ท2.1 ม.4-6/1 ม.4-6/6 </w:t>
            </w:r>
          </w:p>
        </w:tc>
        <w:tc>
          <w:tcPr>
            <w:tcW w:w="1149" w:type="dxa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3F4B0A" w:rsidRPr="00A2535E" w:rsidTr="00856DAE">
        <w:tc>
          <w:tcPr>
            <w:tcW w:w="636" w:type="dxa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475" w:type="dxa"/>
          </w:tcPr>
          <w:p w:rsidR="003F4B0A" w:rsidRPr="00A2535E" w:rsidRDefault="003F4B0A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การแสดงข้อคิดเห็น</w:t>
            </w:r>
          </w:p>
          <w:p w:rsidR="003F4B0A" w:rsidRPr="00A2535E" w:rsidRDefault="003F4B0A" w:rsidP="00A2535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ในการพูดและการเขียน </w:t>
            </w:r>
          </w:p>
        </w:tc>
        <w:tc>
          <w:tcPr>
            <w:tcW w:w="3102" w:type="dxa"/>
          </w:tcPr>
          <w:p w:rsidR="003F4B0A" w:rsidRPr="00A2535E" w:rsidRDefault="003F4B0A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ท2.1 ม.4-6/1 ม.4-6/6 </w:t>
            </w:r>
          </w:p>
        </w:tc>
        <w:tc>
          <w:tcPr>
            <w:tcW w:w="1149" w:type="dxa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3F4B0A" w:rsidRPr="00A2535E" w:rsidTr="00856DAE">
        <w:tc>
          <w:tcPr>
            <w:tcW w:w="636" w:type="dxa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475" w:type="dxa"/>
          </w:tcPr>
          <w:p w:rsidR="003F4B0A" w:rsidRPr="00A2535E" w:rsidRDefault="003F4B0A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การส่งสาร</w:t>
            </w:r>
          </w:p>
          <w:p w:rsidR="003F4B0A" w:rsidRPr="00A2535E" w:rsidRDefault="003F4B0A" w:rsidP="00A2535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เพื่อโน้มน้าวใจ</w:t>
            </w:r>
          </w:p>
        </w:tc>
        <w:tc>
          <w:tcPr>
            <w:tcW w:w="3102" w:type="dxa"/>
          </w:tcPr>
          <w:p w:rsidR="003F4B0A" w:rsidRPr="00A2535E" w:rsidRDefault="003F4B0A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ท2.1 ม.4-6/1 ม.4-6/6 </w:t>
            </w:r>
          </w:p>
        </w:tc>
        <w:tc>
          <w:tcPr>
            <w:tcW w:w="1149" w:type="dxa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3F4B0A" w:rsidRPr="00A2535E" w:rsidTr="00856DAE">
        <w:tc>
          <w:tcPr>
            <w:tcW w:w="4111" w:type="dxa"/>
            <w:gridSpan w:val="2"/>
          </w:tcPr>
          <w:p w:rsidR="003F4B0A" w:rsidRPr="00856DA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56D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102" w:type="dxa"/>
          </w:tcPr>
          <w:p w:rsidR="003F4B0A" w:rsidRPr="00856DAE" w:rsidRDefault="009C05C0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6D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149" w:type="dxa"/>
          </w:tcPr>
          <w:p w:rsidR="003F4B0A" w:rsidRPr="00856DA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56DA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</w:t>
            </w:r>
          </w:p>
        </w:tc>
      </w:tr>
    </w:tbl>
    <w:p w:rsidR="003F4B0A" w:rsidRPr="00A2535E" w:rsidRDefault="003F4B0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F4B0A" w:rsidRPr="00A2535E" w:rsidRDefault="003F4B0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F4B0A" w:rsidRPr="00A2535E" w:rsidRDefault="003F4B0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F4B0A" w:rsidRPr="00A2535E" w:rsidRDefault="003F4B0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F4B0A" w:rsidRPr="00A2535E" w:rsidRDefault="003F4B0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F4B0A" w:rsidRPr="00A2535E" w:rsidRDefault="003F4B0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F4B0A" w:rsidRPr="00A2535E" w:rsidRDefault="003F4B0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F4B0A" w:rsidRPr="00A2535E" w:rsidRDefault="003F4B0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F4B0A" w:rsidRPr="00A2535E" w:rsidRDefault="003F4B0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F4B0A" w:rsidRPr="00A2535E" w:rsidRDefault="003F4B0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F4B0A" w:rsidRPr="00A2535E" w:rsidRDefault="003F4B0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F4B0A" w:rsidRPr="00A2535E" w:rsidRDefault="003F4B0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F4B0A" w:rsidRPr="00A2535E" w:rsidRDefault="003F4B0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37C78" w:rsidRPr="00A2535E" w:rsidRDefault="00237C7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37C78" w:rsidRPr="00A2535E" w:rsidRDefault="00237C7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37C78" w:rsidRPr="00A2535E" w:rsidRDefault="00237C7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37C78" w:rsidRPr="00A2535E" w:rsidRDefault="00237C7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37C78" w:rsidRDefault="00237C7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56DAE" w:rsidRDefault="00856DAE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56DAE" w:rsidRDefault="00856DAE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56DAE" w:rsidRDefault="00856DAE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56DAE" w:rsidRDefault="00856DAE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56DAE" w:rsidRDefault="00856DAE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56DAE" w:rsidRDefault="00856DAE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56DAE" w:rsidRDefault="00856DAE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6A5820" w:rsidRPr="00A2535E" w:rsidTr="00087401">
        <w:tc>
          <w:tcPr>
            <w:tcW w:w="2098" w:type="dxa"/>
            <w:shd w:val="clear" w:color="auto" w:fill="auto"/>
          </w:tcPr>
          <w:p w:rsidR="006A5820" w:rsidRPr="00A2535E" w:rsidRDefault="006A5820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6A5820" w:rsidRPr="00A2535E" w:rsidRDefault="00F81280" w:rsidP="0008740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  <w:r w:rsidR="006A582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2096" w:type="dxa"/>
            <w:shd w:val="clear" w:color="auto" w:fill="auto"/>
          </w:tcPr>
          <w:p w:rsidR="006A5820" w:rsidRPr="00A2535E" w:rsidRDefault="006A5820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A5820" w:rsidRPr="00A2535E" w:rsidTr="00087401">
        <w:tc>
          <w:tcPr>
            <w:tcW w:w="5707" w:type="dxa"/>
            <w:gridSpan w:val="3"/>
            <w:shd w:val="clear" w:color="auto" w:fill="auto"/>
          </w:tcPr>
          <w:p w:rsidR="006A5820" w:rsidRPr="00A2535E" w:rsidRDefault="006A5820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</w:t>
            </w:r>
            <w:r w:rsidRPr="002832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ภาษาไทยเพื่อการสื่อสาร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6A5820" w:rsidRPr="00A2535E" w:rsidRDefault="006A5820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</w:t>
            </w:r>
            <w:r w:rsidR="00F8128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</w:p>
        </w:tc>
      </w:tr>
      <w:tr w:rsidR="006A5820" w:rsidRPr="00A2535E" w:rsidTr="00087401">
        <w:tc>
          <w:tcPr>
            <w:tcW w:w="5092" w:type="dxa"/>
            <w:gridSpan w:val="2"/>
            <w:shd w:val="clear" w:color="auto" w:fill="auto"/>
          </w:tcPr>
          <w:p w:rsidR="006A5820" w:rsidRPr="00A2535E" w:rsidRDefault="006A5820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รายวิชา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6A5820" w:rsidRPr="00A2535E" w:rsidRDefault="006A5820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ระดับชั้นมัธยมศึกษาปีที่ </w:t>
            </w:r>
            <w:r w:rsidR="00F8128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</w:tc>
      </w:tr>
      <w:tr w:rsidR="006A5820" w:rsidRPr="00A2535E" w:rsidTr="00087401">
        <w:tc>
          <w:tcPr>
            <w:tcW w:w="5707" w:type="dxa"/>
            <w:gridSpan w:val="3"/>
            <w:shd w:val="clear" w:color="auto" w:fill="auto"/>
          </w:tcPr>
          <w:p w:rsidR="006A5820" w:rsidRPr="00A2535E" w:rsidRDefault="006A5820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6A5820" w:rsidRPr="00A2535E" w:rsidRDefault="006A5820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 ชั่วโมง/สัปดาห์</w:t>
            </w:r>
          </w:p>
        </w:tc>
      </w:tr>
    </w:tbl>
    <w:p w:rsidR="003F4B0A" w:rsidRPr="00A2535E" w:rsidRDefault="003F4B0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F4B0A" w:rsidRPr="00A2535E" w:rsidRDefault="003F4B0A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ab/>
        <w:t>ศึกษาความรู้พื้นฐานเกี่ยวกับการอ่าน การใช้พจนานุกรมเป็นแหล่งความรู้ การอ่านวิเคราะห์และวินิจสาร ความรู้เกี่ยวกับการฟัง การดู และการพูด การฟังและการดูอย่างมีวิจารณญาณ</w:t>
      </w:r>
    </w:p>
    <w:p w:rsidR="003F4B0A" w:rsidRPr="00A2535E" w:rsidRDefault="003F4B0A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2535E">
        <w:rPr>
          <w:rFonts w:ascii="TH SarabunIT๙" w:hAnsi="TH SarabunIT๙" w:cs="TH SarabunIT๙"/>
          <w:sz w:val="32"/>
          <w:szCs w:val="32"/>
          <w:cs/>
        </w:rPr>
        <w:t>โดยใช้หลักความรู้พื้นฐานเกี่ยวกับการอ่าน หลักการใช้พจนานุกรมเป็นแหล่งความรู้ หลักการอ่านวิเคราะห์และวินิจสาร  ความรู้เกี่ยวกับการฟัง การดู และการพูด และหลักการฟังและการดูอย่างมีวิจารณญาณ</w:t>
      </w:r>
    </w:p>
    <w:p w:rsidR="009526F5" w:rsidRPr="00A2535E" w:rsidRDefault="00F81280" w:rsidP="00A2535E">
      <w:pPr>
        <w:tabs>
          <w:tab w:val="left" w:pos="-180"/>
          <w:tab w:val="left" w:pos="900"/>
        </w:tabs>
        <w:jc w:val="thaiDistribute"/>
        <w:rPr>
          <w:rFonts w:ascii="TH SarabunIT๙" w:eastAsia="AngsanaNew-Bold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3F4B0A" w:rsidRPr="00A2535E">
        <w:rPr>
          <w:rFonts w:ascii="TH SarabunIT๙" w:hAnsi="TH SarabunIT๙" w:cs="TH SarabunIT๙"/>
          <w:sz w:val="32"/>
          <w:szCs w:val="32"/>
          <w:cs/>
        </w:rPr>
        <w:t>เห็นคุณค่าและความสำคัญของความรู้พื้นฐานเกี่ยวกับการอ่าน การใช้พจนานุกรมเป็นแหล่งความรู้   การอ่านวิเคราะห์และวินิจสาร ความรู้เกี่ยวกับการฟัง การดู และการพูด การฟังการพูดอย่างมีวิจารณญาณและใช้เป็นเครื่องมือในการสื่อสารให้</w:t>
      </w:r>
      <w:proofErr w:type="spellStart"/>
      <w:r w:rsidR="003F4B0A" w:rsidRPr="00A2535E">
        <w:rPr>
          <w:rFonts w:ascii="TH SarabunIT๙" w:hAnsi="TH SarabunIT๙" w:cs="TH SarabunIT๙"/>
          <w:sz w:val="32"/>
          <w:szCs w:val="32"/>
          <w:cs/>
        </w:rPr>
        <w:t>สัมฤทธิผล</w:t>
      </w:r>
      <w:proofErr w:type="spellEnd"/>
      <w:r w:rsidR="009526F5" w:rsidRPr="00A2535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9526F5" w:rsidRPr="00A2535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3F4B0A" w:rsidRPr="00A2535E" w:rsidRDefault="003F4B0A" w:rsidP="00A2535E">
      <w:pPr>
        <w:tabs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3F4B0A" w:rsidRPr="00A2535E" w:rsidRDefault="003F4B0A" w:rsidP="00A2535E">
      <w:pPr>
        <w:tabs>
          <w:tab w:val="left" w:pos="709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lang w:eastAsia="en-US"/>
        </w:rPr>
      </w:pPr>
      <w:r w:rsidRPr="00A2535E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>จุดประสงค์การเรียนรู้</w:t>
      </w:r>
    </w:p>
    <w:p w:rsidR="003F4B0A" w:rsidRPr="00A2535E" w:rsidRDefault="003F4B0A" w:rsidP="00A2535E">
      <w:pPr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1.อภิปรายเกี่ยวกับหลักการอ่าน และหลักการวิเคราะห์และวินิจสาร (ท1.1 ม.4-6/1-5)  </w:t>
      </w:r>
    </w:p>
    <w:p w:rsidR="003F4B0A" w:rsidRPr="00A2535E" w:rsidRDefault="003F4B0A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2.อภิปรายเกี่ยวกับหลักการฟัง การดู และการพูด และการฟังและการดูอย่างมีวิจารณญาณ </w:t>
      </w:r>
    </w:p>
    <w:p w:rsidR="003F4B0A" w:rsidRPr="00A2535E" w:rsidRDefault="003F4B0A" w:rsidP="00A2535E">
      <w:pPr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(ท3.1 ม.4-6/1-6) </w:t>
      </w:r>
    </w:p>
    <w:p w:rsidR="003F4B0A" w:rsidRPr="00A2535E" w:rsidRDefault="003F4B0A" w:rsidP="00A2535E">
      <w:pPr>
        <w:spacing w:after="200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3.อภิปรายเกี่ยวกับหลักใช้พจนานุกรมเป็นแหล่งความรู้ (ท4.1 ม.4-6/2-3)</w:t>
      </w:r>
      <w:r w:rsidRPr="00A2535E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46"/>
        <w:gridCol w:w="627"/>
        <w:gridCol w:w="969"/>
        <w:gridCol w:w="1194"/>
        <w:gridCol w:w="596"/>
        <w:gridCol w:w="2556"/>
        <w:gridCol w:w="1274"/>
      </w:tblGrid>
      <w:tr w:rsidR="003F4B0A" w:rsidRPr="00A2535E" w:rsidTr="00F81280">
        <w:tc>
          <w:tcPr>
            <w:tcW w:w="8362" w:type="dxa"/>
            <w:gridSpan w:val="7"/>
            <w:shd w:val="clear" w:color="auto" w:fill="auto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F4B0A" w:rsidRPr="00A2535E" w:rsidTr="00F81280">
        <w:tc>
          <w:tcPr>
            <w:tcW w:w="1146" w:type="dxa"/>
            <w:shd w:val="clear" w:color="auto" w:fill="auto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auto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69" w:type="dxa"/>
            <w:shd w:val="clear" w:color="auto" w:fill="auto"/>
          </w:tcPr>
          <w:p w:rsidR="003F4B0A" w:rsidRPr="00A2535E" w:rsidRDefault="00D64F38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94" w:type="dxa"/>
            <w:shd w:val="clear" w:color="auto" w:fill="auto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6" w:type="dxa"/>
            <w:shd w:val="clear" w:color="auto" w:fill="auto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556" w:type="dxa"/>
            <w:shd w:val="clear" w:color="auto" w:fill="auto"/>
          </w:tcPr>
          <w:p w:rsidR="003F4B0A" w:rsidRPr="00A2535E" w:rsidRDefault="00D64F38" w:rsidP="00F81280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F81280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="00F81280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1274" w:type="dxa"/>
            <w:shd w:val="clear" w:color="auto" w:fill="auto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F4B0A" w:rsidRPr="00A2535E" w:rsidTr="00F81280">
        <w:tc>
          <w:tcPr>
            <w:tcW w:w="1146" w:type="dxa"/>
            <w:shd w:val="clear" w:color="auto" w:fill="auto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auto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9" w:type="dxa"/>
            <w:shd w:val="clear" w:color="auto" w:fill="auto"/>
          </w:tcPr>
          <w:p w:rsidR="003F4B0A" w:rsidRPr="00A2535E" w:rsidRDefault="00D64F38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194" w:type="dxa"/>
            <w:shd w:val="clear" w:color="auto" w:fill="auto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6" w:type="dxa"/>
            <w:shd w:val="clear" w:color="auto" w:fill="auto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556" w:type="dxa"/>
            <w:shd w:val="clear" w:color="auto" w:fill="auto"/>
          </w:tcPr>
          <w:p w:rsidR="003F4B0A" w:rsidRPr="00A2535E" w:rsidRDefault="00D64F38" w:rsidP="00F81280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proofErr w:type="gramStart"/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36</w:t>
            </w:r>
            <w:r w:rsidR="00F81280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F81280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  <w:proofErr w:type="gramEnd"/>
          </w:p>
        </w:tc>
        <w:tc>
          <w:tcPr>
            <w:tcW w:w="1274" w:type="dxa"/>
            <w:vMerge w:val="restart"/>
            <w:shd w:val="clear" w:color="auto" w:fill="auto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F4B0A" w:rsidRPr="00A2535E" w:rsidTr="00F81280">
        <w:tc>
          <w:tcPr>
            <w:tcW w:w="7088" w:type="dxa"/>
            <w:gridSpan w:val="6"/>
            <w:shd w:val="clear" w:color="auto" w:fill="auto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3F4B0A" w:rsidRPr="00A2535E" w:rsidRDefault="003F4B0A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F4B0A" w:rsidRPr="00A2535E" w:rsidRDefault="003F4B0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F4B0A" w:rsidRPr="00A2535E" w:rsidRDefault="003F4B0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37C78" w:rsidRDefault="00237C7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70D7" w:rsidRDefault="002970D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70D7" w:rsidRDefault="002970D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70D7" w:rsidRDefault="002970D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70D7" w:rsidRDefault="002970D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70D7" w:rsidRDefault="002970D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70D7" w:rsidRDefault="002970D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70D7" w:rsidRDefault="002970D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70D7" w:rsidRDefault="002970D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70D7" w:rsidRDefault="002970D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70D7" w:rsidRPr="00A2535E" w:rsidRDefault="002970D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2970D7" w:rsidRPr="00A2535E" w:rsidTr="00087401">
        <w:tc>
          <w:tcPr>
            <w:tcW w:w="2098" w:type="dxa"/>
            <w:shd w:val="clear" w:color="auto" w:fill="auto"/>
          </w:tcPr>
          <w:p w:rsidR="002970D7" w:rsidRPr="00A2535E" w:rsidRDefault="002970D7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2970D7" w:rsidRPr="00A2535E" w:rsidRDefault="002970D7" w:rsidP="0008740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โครงสร้างรายวิชา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2096" w:type="dxa"/>
            <w:shd w:val="clear" w:color="auto" w:fill="auto"/>
          </w:tcPr>
          <w:p w:rsidR="002970D7" w:rsidRPr="00A2535E" w:rsidRDefault="002970D7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70D7" w:rsidRPr="00A2535E" w:rsidTr="00087401">
        <w:tc>
          <w:tcPr>
            <w:tcW w:w="5707" w:type="dxa"/>
            <w:gridSpan w:val="3"/>
            <w:shd w:val="clear" w:color="auto" w:fill="auto"/>
          </w:tcPr>
          <w:p w:rsidR="002970D7" w:rsidRPr="00A2535E" w:rsidRDefault="002970D7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</w:t>
            </w:r>
            <w:r w:rsidRPr="002832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ภาษาไทยเพื่อการสื่อสาร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2970D7" w:rsidRPr="00A2535E" w:rsidRDefault="002970D7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๓๒๒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</w:p>
        </w:tc>
      </w:tr>
      <w:tr w:rsidR="002970D7" w:rsidRPr="00A2535E" w:rsidTr="00087401">
        <w:tc>
          <w:tcPr>
            <w:tcW w:w="5092" w:type="dxa"/>
            <w:gridSpan w:val="2"/>
            <w:shd w:val="clear" w:color="auto" w:fill="auto"/>
          </w:tcPr>
          <w:p w:rsidR="002970D7" w:rsidRPr="00A2535E" w:rsidRDefault="002970D7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รายวิชา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2970D7" w:rsidRPr="00A2535E" w:rsidRDefault="002970D7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</w:tc>
      </w:tr>
      <w:tr w:rsidR="002970D7" w:rsidRPr="00A2535E" w:rsidTr="00087401">
        <w:tc>
          <w:tcPr>
            <w:tcW w:w="5707" w:type="dxa"/>
            <w:gridSpan w:val="3"/>
            <w:shd w:val="clear" w:color="auto" w:fill="auto"/>
          </w:tcPr>
          <w:p w:rsidR="002970D7" w:rsidRPr="00A2535E" w:rsidRDefault="002970D7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2970D7" w:rsidRPr="00A2535E" w:rsidRDefault="002970D7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 ชั่วโมง/สัปดาห์</w:t>
            </w:r>
          </w:p>
        </w:tc>
      </w:tr>
    </w:tbl>
    <w:p w:rsidR="00501145" w:rsidRPr="00A2535E" w:rsidRDefault="0050114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612"/>
        <w:gridCol w:w="2956"/>
        <w:gridCol w:w="1148"/>
      </w:tblGrid>
      <w:tr w:rsidR="00501145" w:rsidRPr="00A2535E" w:rsidTr="002970D7">
        <w:tc>
          <w:tcPr>
            <w:tcW w:w="4248" w:type="dxa"/>
            <w:gridSpan w:val="2"/>
          </w:tcPr>
          <w:p w:rsidR="00501145" w:rsidRPr="00A2535E" w:rsidRDefault="0050114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2956" w:type="dxa"/>
          </w:tcPr>
          <w:p w:rsidR="00501145" w:rsidRPr="00A2535E" w:rsidRDefault="0050114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48" w:type="dxa"/>
          </w:tcPr>
          <w:p w:rsidR="00501145" w:rsidRPr="00A2535E" w:rsidRDefault="0050114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501145" w:rsidRPr="00A2535E" w:rsidTr="002970D7">
        <w:tc>
          <w:tcPr>
            <w:tcW w:w="636" w:type="dxa"/>
          </w:tcPr>
          <w:p w:rsidR="00501145" w:rsidRPr="00A2535E" w:rsidRDefault="0050114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612" w:type="dxa"/>
          </w:tcPr>
          <w:p w:rsidR="00501145" w:rsidRPr="00A2535E" w:rsidRDefault="00501145" w:rsidP="00A2535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ความรู้พื้นฐานเกี่ยวกับการอ่าน</w:t>
            </w:r>
          </w:p>
        </w:tc>
        <w:tc>
          <w:tcPr>
            <w:tcW w:w="2956" w:type="dxa"/>
          </w:tcPr>
          <w:p w:rsidR="00501145" w:rsidRPr="00A2535E" w:rsidRDefault="00501145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ท1.1 ม.4-6/1-5</w:t>
            </w:r>
          </w:p>
        </w:tc>
        <w:tc>
          <w:tcPr>
            <w:tcW w:w="1148" w:type="dxa"/>
          </w:tcPr>
          <w:p w:rsidR="00501145" w:rsidRPr="00A2535E" w:rsidRDefault="0050114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501145" w:rsidRPr="00A2535E" w:rsidTr="002970D7">
        <w:tc>
          <w:tcPr>
            <w:tcW w:w="636" w:type="dxa"/>
          </w:tcPr>
          <w:p w:rsidR="00501145" w:rsidRPr="00A2535E" w:rsidRDefault="0050114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612" w:type="dxa"/>
          </w:tcPr>
          <w:p w:rsidR="00501145" w:rsidRPr="00A2535E" w:rsidRDefault="00501145" w:rsidP="00A2535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การใช้พจนานุกรมเป็นแหล่งความรู้</w:t>
            </w:r>
          </w:p>
        </w:tc>
        <w:tc>
          <w:tcPr>
            <w:tcW w:w="2956" w:type="dxa"/>
          </w:tcPr>
          <w:p w:rsidR="00501145" w:rsidRPr="00A2535E" w:rsidRDefault="00501145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ท4.1 ม.4-6/2-3</w:t>
            </w:r>
          </w:p>
        </w:tc>
        <w:tc>
          <w:tcPr>
            <w:tcW w:w="1148" w:type="dxa"/>
          </w:tcPr>
          <w:p w:rsidR="00501145" w:rsidRPr="00A2535E" w:rsidRDefault="0050114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501145" w:rsidRPr="00A2535E" w:rsidTr="002970D7">
        <w:tc>
          <w:tcPr>
            <w:tcW w:w="636" w:type="dxa"/>
          </w:tcPr>
          <w:p w:rsidR="00501145" w:rsidRPr="00A2535E" w:rsidRDefault="0050114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612" w:type="dxa"/>
          </w:tcPr>
          <w:p w:rsidR="00501145" w:rsidRPr="00A2535E" w:rsidRDefault="00501145" w:rsidP="00A2535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การอ่านวิเคราะห์และวินิจสาร</w:t>
            </w:r>
          </w:p>
        </w:tc>
        <w:tc>
          <w:tcPr>
            <w:tcW w:w="2956" w:type="dxa"/>
          </w:tcPr>
          <w:p w:rsidR="00501145" w:rsidRPr="00A2535E" w:rsidRDefault="00501145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ท1.1 ม.4-6/1-5</w:t>
            </w:r>
          </w:p>
        </w:tc>
        <w:tc>
          <w:tcPr>
            <w:tcW w:w="1148" w:type="dxa"/>
          </w:tcPr>
          <w:p w:rsidR="00501145" w:rsidRPr="00A2535E" w:rsidRDefault="0050114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501145" w:rsidRPr="00A2535E" w:rsidTr="002970D7">
        <w:tc>
          <w:tcPr>
            <w:tcW w:w="636" w:type="dxa"/>
          </w:tcPr>
          <w:p w:rsidR="00501145" w:rsidRPr="00A2535E" w:rsidRDefault="0050114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612" w:type="dxa"/>
          </w:tcPr>
          <w:p w:rsidR="00501145" w:rsidRPr="00A2535E" w:rsidRDefault="00501145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ความรู้เกี่ยวกับการฟัง การดูและการพูด</w:t>
            </w:r>
          </w:p>
        </w:tc>
        <w:tc>
          <w:tcPr>
            <w:tcW w:w="2956" w:type="dxa"/>
          </w:tcPr>
          <w:p w:rsidR="00501145" w:rsidRPr="00A2535E" w:rsidRDefault="00501145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ท3.1 ม.4-6/1-6</w:t>
            </w:r>
          </w:p>
        </w:tc>
        <w:tc>
          <w:tcPr>
            <w:tcW w:w="1148" w:type="dxa"/>
          </w:tcPr>
          <w:p w:rsidR="00501145" w:rsidRPr="00A2535E" w:rsidRDefault="0050114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501145" w:rsidRPr="00A2535E" w:rsidTr="002970D7">
        <w:tc>
          <w:tcPr>
            <w:tcW w:w="636" w:type="dxa"/>
          </w:tcPr>
          <w:p w:rsidR="00501145" w:rsidRPr="00A2535E" w:rsidRDefault="0050114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612" w:type="dxa"/>
          </w:tcPr>
          <w:p w:rsidR="00501145" w:rsidRPr="00A2535E" w:rsidRDefault="00501145" w:rsidP="00A2535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การฟังและการดูอย่างมีวิจารณญาณ</w:t>
            </w:r>
          </w:p>
        </w:tc>
        <w:tc>
          <w:tcPr>
            <w:tcW w:w="2956" w:type="dxa"/>
          </w:tcPr>
          <w:p w:rsidR="00501145" w:rsidRPr="00A2535E" w:rsidRDefault="00501145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ท3.1 ม.4-6/1-6</w:t>
            </w:r>
          </w:p>
        </w:tc>
        <w:tc>
          <w:tcPr>
            <w:tcW w:w="1148" w:type="dxa"/>
          </w:tcPr>
          <w:p w:rsidR="00501145" w:rsidRPr="00A2535E" w:rsidRDefault="0050114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501145" w:rsidRPr="00A2535E" w:rsidTr="002970D7">
        <w:tc>
          <w:tcPr>
            <w:tcW w:w="4248" w:type="dxa"/>
            <w:gridSpan w:val="2"/>
          </w:tcPr>
          <w:p w:rsidR="00501145" w:rsidRPr="002970D7" w:rsidRDefault="0050114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970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956" w:type="dxa"/>
          </w:tcPr>
          <w:p w:rsidR="00501145" w:rsidRPr="002970D7" w:rsidRDefault="00D64F38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0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13</w:t>
            </w:r>
          </w:p>
        </w:tc>
        <w:tc>
          <w:tcPr>
            <w:tcW w:w="1148" w:type="dxa"/>
          </w:tcPr>
          <w:p w:rsidR="00501145" w:rsidRPr="002970D7" w:rsidRDefault="0050114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970D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</w:t>
            </w:r>
          </w:p>
        </w:tc>
      </w:tr>
    </w:tbl>
    <w:p w:rsidR="00501145" w:rsidRPr="00A2535E" w:rsidRDefault="0050114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1250" w:rsidRPr="00A2535E" w:rsidRDefault="0071125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1250" w:rsidRPr="00A2535E" w:rsidRDefault="0071125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1250" w:rsidRPr="00A2535E" w:rsidRDefault="0071125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1250" w:rsidRDefault="0071125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70D7" w:rsidRDefault="002970D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70D7" w:rsidRDefault="002970D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70D7" w:rsidRDefault="002970D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70D7" w:rsidRDefault="002970D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70D7" w:rsidRDefault="002970D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70D7" w:rsidRDefault="002970D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70D7" w:rsidRDefault="002970D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70D7" w:rsidRDefault="002970D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70D7" w:rsidRDefault="002970D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70D7" w:rsidRDefault="002970D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70D7" w:rsidRDefault="002970D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70D7" w:rsidRDefault="002970D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70D7" w:rsidRDefault="002970D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70D7" w:rsidRDefault="002970D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70D7" w:rsidRDefault="002970D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70D7" w:rsidRDefault="002970D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70D7" w:rsidRDefault="002970D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70D7" w:rsidRDefault="002970D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70D7" w:rsidRDefault="002970D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70D7" w:rsidRDefault="002970D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970D7" w:rsidRDefault="002970D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2970D7" w:rsidRPr="00A2535E" w:rsidTr="00087401">
        <w:tc>
          <w:tcPr>
            <w:tcW w:w="2098" w:type="dxa"/>
            <w:shd w:val="clear" w:color="auto" w:fill="auto"/>
          </w:tcPr>
          <w:p w:rsidR="002970D7" w:rsidRPr="00A2535E" w:rsidRDefault="002970D7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2970D7" w:rsidRPr="00A2535E" w:rsidRDefault="002970D7" w:rsidP="0008740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2096" w:type="dxa"/>
            <w:shd w:val="clear" w:color="auto" w:fill="auto"/>
          </w:tcPr>
          <w:p w:rsidR="002970D7" w:rsidRPr="00A2535E" w:rsidRDefault="002970D7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70D7" w:rsidRPr="00A2535E" w:rsidTr="00087401">
        <w:tc>
          <w:tcPr>
            <w:tcW w:w="5707" w:type="dxa"/>
            <w:gridSpan w:val="3"/>
            <w:shd w:val="clear" w:color="auto" w:fill="auto"/>
          </w:tcPr>
          <w:p w:rsidR="002970D7" w:rsidRPr="00A2535E" w:rsidRDefault="002970D7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</w:t>
            </w:r>
            <w:r w:rsidRPr="002832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ภาษาไทยเพื่อการสื่อสาร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2970D7" w:rsidRPr="00A2535E" w:rsidRDefault="002970D7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๓๒๒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2970D7" w:rsidRPr="00A2535E" w:rsidTr="00087401">
        <w:tc>
          <w:tcPr>
            <w:tcW w:w="5092" w:type="dxa"/>
            <w:gridSpan w:val="2"/>
            <w:shd w:val="clear" w:color="auto" w:fill="auto"/>
          </w:tcPr>
          <w:p w:rsidR="002970D7" w:rsidRPr="00A2535E" w:rsidRDefault="002970D7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รายวิชา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2970D7" w:rsidRPr="00A2535E" w:rsidRDefault="002970D7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</w:tc>
      </w:tr>
      <w:tr w:rsidR="002970D7" w:rsidRPr="00A2535E" w:rsidTr="00087401">
        <w:tc>
          <w:tcPr>
            <w:tcW w:w="5707" w:type="dxa"/>
            <w:gridSpan w:val="3"/>
            <w:shd w:val="clear" w:color="auto" w:fill="auto"/>
          </w:tcPr>
          <w:p w:rsidR="002970D7" w:rsidRPr="00A2535E" w:rsidRDefault="002970D7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2970D7" w:rsidRPr="00A2535E" w:rsidRDefault="002970D7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 ชั่วโมง/สัปดาห์</w:t>
            </w:r>
          </w:p>
        </w:tc>
      </w:tr>
    </w:tbl>
    <w:p w:rsidR="002970D7" w:rsidRPr="00A2535E" w:rsidRDefault="002970D7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1250" w:rsidRPr="00A2535E" w:rsidRDefault="00711250" w:rsidP="00A2535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ศึกษาความรู้ทั่วไปในการสื่อสาร การเขียนรายงานเชิงวิชาการเบื้องต้น การย่อความและการเขียนอธิบายการเขียนแสดงทรรศนะ และการเขียนโน้มน้าวใจ</w:t>
      </w:r>
    </w:p>
    <w:p w:rsidR="00711250" w:rsidRPr="00A2535E" w:rsidRDefault="00711250" w:rsidP="00A253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</w:rPr>
        <w:tab/>
      </w:r>
      <w:r w:rsidRPr="00A2535E">
        <w:rPr>
          <w:rFonts w:ascii="TH SarabunIT๙" w:hAnsi="TH SarabunIT๙" w:cs="TH SarabunIT๙"/>
          <w:sz w:val="32"/>
          <w:szCs w:val="32"/>
          <w:cs/>
        </w:rPr>
        <w:t>โดยใช้หลักความรู้ทั่วไปในการสื่อสาร หลักการเขียนรายงานเชิงวิชาการเบื้องต้น หลักการย่อความและการเขียนอธิบาย หลักการเขียนแสดงทรรศนะ และหลักการเขียนโน้มน้าวใจ</w:t>
      </w:r>
    </w:p>
    <w:p w:rsidR="009526F5" w:rsidRPr="00A2535E" w:rsidRDefault="002970D7" w:rsidP="00A2535E">
      <w:pPr>
        <w:tabs>
          <w:tab w:val="left" w:pos="-180"/>
          <w:tab w:val="left" w:pos="900"/>
        </w:tabs>
        <w:jc w:val="thaiDistribute"/>
        <w:rPr>
          <w:rFonts w:ascii="TH SarabunIT๙" w:eastAsia="AngsanaNew-Bold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711250" w:rsidRPr="00A2535E">
        <w:rPr>
          <w:rFonts w:ascii="TH SarabunIT๙" w:hAnsi="TH SarabunIT๙" w:cs="TH SarabunIT๙"/>
          <w:sz w:val="32"/>
          <w:szCs w:val="32"/>
          <w:cs/>
        </w:rPr>
        <w:t>เห็นคุณค่าและความสำคัญของความรู้ทั่วไปในการสื่อสาร การเขียนรายงานเชิงวิชาการเบื้องต้น การย่อความและการเขียนอธิบายการเขียนแสดงทรรศนะ การเขียนโน้มน้าวใจ และใช้เป็นเครื่องมือในการสื่อสารให้</w:t>
      </w:r>
      <w:proofErr w:type="spellStart"/>
      <w:r w:rsidR="00711250" w:rsidRPr="00A2535E">
        <w:rPr>
          <w:rFonts w:ascii="TH SarabunIT๙" w:hAnsi="TH SarabunIT๙" w:cs="TH SarabunIT๙"/>
          <w:sz w:val="32"/>
          <w:szCs w:val="32"/>
          <w:cs/>
        </w:rPr>
        <w:t>สัมฤทธิผล</w:t>
      </w:r>
      <w:proofErr w:type="spellEnd"/>
      <w:r w:rsidR="009526F5" w:rsidRPr="00A2535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9526F5" w:rsidRPr="00A2535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711250" w:rsidRPr="00A2535E" w:rsidRDefault="00711250" w:rsidP="00A2535E">
      <w:pPr>
        <w:tabs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2535E">
        <w:rPr>
          <w:rFonts w:ascii="TH SarabunIT๙" w:hAnsi="TH SarabunIT๙" w:cs="TH SarabunIT๙"/>
          <w:sz w:val="32"/>
          <w:szCs w:val="32"/>
        </w:rPr>
        <w:tab/>
      </w:r>
    </w:p>
    <w:p w:rsidR="00711250" w:rsidRPr="00A2535E" w:rsidRDefault="00711250" w:rsidP="00AE0BC9">
      <w:pPr>
        <w:tabs>
          <w:tab w:val="left" w:pos="71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>จุดประสงค์การเรียนรู้</w:t>
      </w:r>
    </w:p>
    <w:p w:rsidR="00AE0BC9" w:rsidRPr="00AE0BC9" w:rsidRDefault="00711250" w:rsidP="00AE0BC9">
      <w:pPr>
        <w:pStyle w:val="af4"/>
        <w:numPr>
          <w:ilvl w:val="0"/>
          <w:numId w:val="36"/>
        </w:numPr>
        <w:jc w:val="both"/>
        <w:rPr>
          <w:rFonts w:ascii="TH SarabunIT๙" w:hAnsi="TH SarabunIT๙" w:cs="TH SarabunIT๙"/>
          <w:sz w:val="32"/>
          <w:szCs w:val="32"/>
        </w:rPr>
      </w:pPr>
      <w:r w:rsidRPr="00AE0BC9">
        <w:rPr>
          <w:rFonts w:ascii="TH SarabunIT๙" w:hAnsi="TH SarabunIT๙" w:cs="TH SarabunIT๙"/>
          <w:sz w:val="32"/>
          <w:szCs w:val="32"/>
          <w:cs/>
        </w:rPr>
        <w:t>อภิปรายความรู้ทั่วไปในการสื่อส</w:t>
      </w:r>
      <w:r w:rsidR="00AE0BC9" w:rsidRPr="00AE0BC9">
        <w:rPr>
          <w:rFonts w:ascii="TH SarabunIT๙" w:hAnsi="TH SarabunIT๙" w:cs="TH SarabunIT๙" w:hint="cs"/>
          <w:sz w:val="32"/>
          <w:szCs w:val="32"/>
          <w:cs/>
        </w:rPr>
        <w:t xml:space="preserve">าร </w:t>
      </w:r>
      <w:r w:rsidR="00AE0BC9" w:rsidRPr="00AE0BC9">
        <w:rPr>
          <w:rFonts w:ascii="TH SarabunIT๙" w:hAnsi="TH SarabunIT๙" w:cs="TH SarabunIT๙"/>
          <w:sz w:val="32"/>
          <w:szCs w:val="32"/>
          <w:cs/>
        </w:rPr>
        <w:t>การเขียนแสดงทรรศนะ และการเขียนโน้มน้าวใจ</w:t>
      </w:r>
    </w:p>
    <w:p w:rsidR="00AE0BC9" w:rsidRDefault="00AE0BC9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(</w:t>
      </w:r>
      <w:r w:rsidRPr="00A2535E">
        <w:rPr>
          <w:rFonts w:ascii="TH SarabunIT๙" w:hAnsi="TH SarabunIT๙" w:cs="TH SarabunIT๙"/>
          <w:sz w:val="32"/>
          <w:szCs w:val="32"/>
          <w:cs/>
        </w:rPr>
        <w:t>ท</w:t>
      </w:r>
      <w:r w:rsidRPr="00A2535E">
        <w:rPr>
          <w:rFonts w:ascii="TH SarabunIT๙" w:hAnsi="TH SarabunIT๙" w:cs="TH SarabunIT๙"/>
          <w:sz w:val="32"/>
          <w:szCs w:val="32"/>
          <w:rtl/>
          <w:cs/>
        </w:rPr>
        <w:t>2.1</w:t>
      </w:r>
      <w:r w:rsidRPr="00A2535E">
        <w:rPr>
          <w:rFonts w:ascii="TH SarabunIT๙" w:hAnsi="TH SarabunIT๙" w:cs="TH SarabunIT๙"/>
          <w:sz w:val="32"/>
          <w:szCs w:val="32"/>
          <w:cs/>
        </w:rPr>
        <w:t xml:space="preserve"> ม.4-6/1</w:t>
      </w:r>
      <w:r>
        <w:rPr>
          <w:rFonts w:ascii="TH SarabunIT๙" w:hAnsi="TH SarabunIT๙" w:cs="TH SarabunIT๙"/>
          <w:sz w:val="32"/>
          <w:szCs w:val="32"/>
        </w:rPr>
        <w:t>)</w:t>
      </w:r>
    </w:p>
    <w:p w:rsidR="00AE0BC9" w:rsidRDefault="00AE0BC9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๒. </w:t>
      </w:r>
      <w:r w:rsidR="00B62034" w:rsidRPr="00A2535E">
        <w:rPr>
          <w:rFonts w:ascii="TH SarabunIT๙" w:hAnsi="TH SarabunIT๙" w:cs="TH SarabunIT๙"/>
          <w:sz w:val="32"/>
          <w:szCs w:val="32"/>
          <w:cs/>
        </w:rPr>
        <w:t>การย่อความและการเขียน</w:t>
      </w:r>
      <w:r w:rsidR="00B62034">
        <w:rPr>
          <w:rFonts w:ascii="TH SarabunIT๙" w:hAnsi="TH SarabunIT๙" w:cs="TH SarabunIT๙" w:hint="cs"/>
          <w:sz w:val="32"/>
          <w:szCs w:val="32"/>
          <w:cs/>
        </w:rPr>
        <w:t xml:space="preserve">อธิบาย </w:t>
      </w:r>
      <w:r w:rsidR="00B62034">
        <w:rPr>
          <w:rFonts w:ascii="TH SarabunIT๙" w:hAnsi="TH SarabunIT๙" w:cs="TH SarabunIT๙"/>
          <w:sz w:val="32"/>
          <w:szCs w:val="32"/>
        </w:rPr>
        <w:t>(</w:t>
      </w:r>
      <w:r w:rsidR="00B62034" w:rsidRPr="00A2535E">
        <w:rPr>
          <w:rFonts w:ascii="TH SarabunIT๙" w:hAnsi="TH SarabunIT๙" w:cs="TH SarabunIT๙"/>
          <w:sz w:val="32"/>
          <w:szCs w:val="32"/>
          <w:cs/>
        </w:rPr>
        <w:t>ท</w:t>
      </w:r>
      <w:r w:rsidR="00B62034" w:rsidRPr="00A2535E">
        <w:rPr>
          <w:rFonts w:ascii="TH SarabunIT๙" w:hAnsi="TH SarabunIT๙" w:cs="TH SarabunIT๙"/>
          <w:sz w:val="32"/>
          <w:szCs w:val="32"/>
          <w:rtl/>
          <w:cs/>
        </w:rPr>
        <w:t>2.1</w:t>
      </w:r>
      <w:r w:rsidR="00B62034" w:rsidRPr="00A2535E">
        <w:rPr>
          <w:rFonts w:ascii="TH SarabunIT๙" w:hAnsi="TH SarabunIT๙" w:cs="TH SarabunIT๙"/>
          <w:sz w:val="32"/>
          <w:szCs w:val="32"/>
          <w:cs/>
        </w:rPr>
        <w:t xml:space="preserve"> ม.4-6/</w:t>
      </w:r>
      <w:r w:rsidR="00B62034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B62034">
        <w:rPr>
          <w:rFonts w:ascii="TH SarabunIT๙" w:hAnsi="TH SarabunIT๙" w:cs="TH SarabunIT๙"/>
          <w:sz w:val="32"/>
          <w:szCs w:val="32"/>
        </w:rPr>
        <w:t>)</w:t>
      </w:r>
    </w:p>
    <w:p w:rsidR="00711250" w:rsidRPr="00A2535E" w:rsidRDefault="00B62034" w:rsidP="00A2535E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๓. </w:t>
      </w:r>
      <w:r w:rsidR="00711250" w:rsidRPr="00A2535E">
        <w:rPr>
          <w:rFonts w:ascii="TH SarabunIT๙" w:hAnsi="TH SarabunIT๙" w:cs="TH SarabunIT๙"/>
          <w:sz w:val="32"/>
          <w:szCs w:val="32"/>
          <w:cs/>
        </w:rPr>
        <w:t xml:space="preserve">การเขียนรายงานเชิงวิชาการเบื้องต้น </w:t>
      </w:r>
      <w:r w:rsidR="00D64F38" w:rsidRPr="00A2535E">
        <w:rPr>
          <w:rFonts w:ascii="TH SarabunIT๙" w:hAnsi="TH SarabunIT๙" w:cs="TH SarabunIT๙"/>
          <w:sz w:val="32"/>
          <w:szCs w:val="32"/>
          <w:cs/>
        </w:rPr>
        <w:t>(ท2.1 ม.4-6/</w:t>
      </w:r>
      <w:r w:rsidR="00711250" w:rsidRPr="00A2535E">
        <w:rPr>
          <w:rFonts w:ascii="TH SarabunIT๙" w:hAnsi="TH SarabunIT๙" w:cs="TH SarabunIT๙"/>
          <w:sz w:val="32"/>
          <w:szCs w:val="32"/>
          <w:cs/>
        </w:rPr>
        <w:t>6)</w:t>
      </w:r>
    </w:p>
    <w:p w:rsidR="00711250" w:rsidRPr="00A2535E" w:rsidRDefault="00711250" w:rsidP="00A2535E">
      <w:pPr>
        <w:jc w:val="both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47"/>
        <w:gridCol w:w="627"/>
        <w:gridCol w:w="964"/>
        <w:gridCol w:w="1194"/>
        <w:gridCol w:w="596"/>
        <w:gridCol w:w="2418"/>
        <w:gridCol w:w="1416"/>
      </w:tblGrid>
      <w:tr w:rsidR="00711250" w:rsidRPr="00A2535E" w:rsidTr="00AE0BC9">
        <w:tc>
          <w:tcPr>
            <w:tcW w:w="8362" w:type="dxa"/>
            <w:gridSpan w:val="7"/>
            <w:shd w:val="clear" w:color="auto" w:fill="auto"/>
          </w:tcPr>
          <w:p w:rsidR="00711250" w:rsidRPr="00A2535E" w:rsidRDefault="00711250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11250" w:rsidRPr="00A2535E" w:rsidTr="00AE0BC9">
        <w:tc>
          <w:tcPr>
            <w:tcW w:w="1147" w:type="dxa"/>
            <w:shd w:val="clear" w:color="auto" w:fill="auto"/>
          </w:tcPr>
          <w:p w:rsidR="00711250" w:rsidRPr="00A2535E" w:rsidRDefault="00711250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auto"/>
          </w:tcPr>
          <w:p w:rsidR="00711250" w:rsidRPr="00A2535E" w:rsidRDefault="00711250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64" w:type="dxa"/>
            <w:shd w:val="clear" w:color="auto" w:fill="auto"/>
          </w:tcPr>
          <w:p w:rsidR="00711250" w:rsidRPr="00A2535E" w:rsidRDefault="00D64F38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194" w:type="dxa"/>
            <w:shd w:val="clear" w:color="auto" w:fill="auto"/>
          </w:tcPr>
          <w:p w:rsidR="00711250" w:rsidRPr="00A2535E" w:rsidRDefault="00711250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6" w:type="dxa"/>
            <w:shd w:val="clear" w:color="auto" w:fill="auto"/>
          </w:tcPr>
          <w:p w:rsidR="00711250" w:rsidRPr="00A2535E" w:rsidRDefault="00711250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418" w:type="dxa"/>
            <w:shd w:val="clear" w:color="auto" w:fill="auto"/>
          </w:tcPr>
          <w:p w:rsidR="00711250" w:rsidRPr="00A2535E" w:rsidRDefault="00D64F38" w:rsidP="00AE0BC9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="00AE0BC9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="00AE0BC9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1416" w:type="dxa"/>
            <w:shd w:val="clear" w:color="auto" w:fill="auto"/>
          </w:tcPr>
          <w:p w:rsidR="00711250" w:rsidRPr="00A2535E" w:rsidRDefault="00711250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11250" w:rsidRPr="00A2535E" w:rsidTr="00AE0BC9">
        <w:tc>
          <w:tcPr>
            <w:tcW w:w="1147" w:type="dxa"/>
            <w:shd w:val="clear" w:color="auto" w:fill="auto"/>
          </w:tcPr>
          <w:p w:rsidR="00711250" w:rsidRPr="00A2535E" w:rsidRDefault="00711250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auto"/>
          </w:tcPr>
          <w:p w:rsidR="00711250" w:rsidRPr="00A2535E" w:rsidRDefault="00711250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4" w:type="dxa"/>
            <w:shd w:val="clear" w:color="auto" w:fill="auto"/>
          </w:tcPr>
          <w:p w:rsidR="00711250" w:rsidRPr="00A2535E" w:rsidRDefault="00D64F38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94" w:type="dxa"/>
            <w:shd w:val="clear" w:color="auto" w:fill="auto"/>
          </w:tcPr>
          <w:p w:rsidR="00711250" w:rsidRPr="00A2535E" w:rsidRDefault="00711250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6" w:type="dxa"/>
            <w:shd w:val="clear" w:color="auto" w:fill="auto"/>
          </w:tcPr>
          <w:p w:rsidR="00711250" w:rsidRPr="00A2535E" w:rsidRDefault="00711250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418" w:type="dxa"/>
            <w:shd w:val="clear" w:color="auto" w:fill="auto"/>
          </w:tcPr>
          <w:p w:rsidR="00711250" w:rsidRPr="00A2535E" w:rsidRDefault="00D64F38" w:rsidP="00AE0BC9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proofErr w:type="gramStart"/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36</w:t>
            </w:r>
            <w:r w:rsidR="00AE0BC9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AE0BC9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  <w:proofErr w:type="gramEnd"/>
          </w:p>
        </w:tc>
        <w:tc>
          <w:tcPr>
            <w:tcW w:w="1416" w:type="dxa"/>
            <w:vMerge w:val="restart"/>
            <w:shd w:val="clear" w:color="auto" w:fill="auto"/>
          </w:tcPr>
          <w:p w:rsidR="00711250" w:rsidRPr="00A2535E" w:rsidRDefault="00711250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11250" w:rsidRPr="00A2535E" w:rsidTr="00AE0BC9">
        <w:tc>
          <w:tcPr>
            <w:tcW w:w="6946" w:type="dxa"/>
            <w:gridSpan w:val="6"/>
            <w:shd w:val="clear" w:color="auto" w:fill="auto"/>
          </w:tcPr>
          <w:p w:rsidR="00711250" w:rsidRPr="00A2535E" w:rsidRDefault="00711250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:rsidR="00711250" w:rsidRPr="00A2535E" w:rsidRDefault="00711250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711250" w:rsidRPr="00A2535E" w:rsidRDefault="0071125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1250" w:rsidRPr="00A2535E" w:rsidRDefault="0071125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1250" w:rsidRPr="00A2535E" w:rsidRDefault="0071125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37C78" w:rsidRPr="00A2535E" w:rsidRDefault="00237C7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37C78" w:rsidRDefault="00237C7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A2EBA" w:rsidRDefault="009A2EB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A2EBA" w:rsidRDefault="009A2EB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A2EBA" w:rsidRDefault="009A2EB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A2EBA" w:rsidRDefault="009A2EB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A2EBA" w:rsidRDefault="009A2EB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A2EBA" w:rsidRDefault="009A2EB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A2EBA" w:rsidRDefault="009A2EB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A2EBA" w:rsidRPr="00A2535E" w:rsidRDefault="009A2EB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237C78" w:rsidRPr="00A2535E" w:rsidRDefault="00237C7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9A2EBA" w:rsidRPr="00A2535E" w:rsidTr="00087401">
        <w:tc>
          <w:tcPr>
            <w:tcW w:w="2098" w:type="dxa"/>
            <w:shd w:val="clear" w:color="auto" w:fill="auto"/>
          </w:tcPr>
          <w:p w:rsidR="009A2EBA" w:rsidRPr="00A2535E" w:rsidRDefault="009A2EBA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9A2EBA" w:rsidRPr="00A2535E" w:rsidRDefault="009A2EBA" w:rsidP="0008740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โครงสร้างรายวิชา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2096" w:type="dxa"/>
            <w:shd w:val="clear" w:color="auto" w:fill="auto"/>
          </w:tcPr>
          <w:p w:rsidR="009A2EBA" w:rsidRPr="00A2535E" w:rsidRDefault="009A2EBA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A2EBA" w:rsidRPr="00A2535E" w:rsidTr="00087401">
        <w:tc>
          <w:tcPr>
            <w:tcW w:w="5707" w:type="dxa"/>
            <w:gridSpan w:val="3"/>
            <w:shd w:val="clear" w:color="auto" w:fill="auto"/>
          </w:tcPr>
          <w:p w:rsidR="009A2EBA" w:rsidRPr="00A2535E" w:rsidRDefault="009A2EBA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</w:t>
            </w:r>
            <w:r w:rsidRPr="002832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ภาษาไทยเพื่อการสื่อสาร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9A2EBA" w:rsidRPr="00A2535E" w:rsidRDefault="009A2EBA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๓๒๒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9A2EBA" w:rsidRPr="00A2535E" w:rsidTr="00087401">
        <w:tc>
          <w:tcPr>
            <w:tcW w:w="5092" w:type="dxa"/>
            <w:gridSpan w:val="2"/>
            <w:shd w:val="clear" w:color="auto" w:fill="auto"/>
          </w:tcPr>
          <w:p w:rsidR="009A2EBA" w:rsidRPr="00A2535E" w:rsidRDefault="009A2EBA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รายวิชา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9A2EBA" w:rsidRPr="00A2535E" w:rsidRDefault="009A2EBA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</w:tc>
      </w:tr>
      <w:tr w:rsidR="009A2EBA" w:rsidRPr="00A2535E" w:rsidTr="00087401">
        <w:tc>
          <w:tcPr>
            <w:tcW w:w="5707" w:type="dxa"/>
            <w:gridSpan w:val="3"/>
            <w:shd w:val="clear" w:color="auto" w:fill="auto"/>
          </w:tcPr>
          <w:p w:rsidR="009A2EBA" w:rsidRPr="00A2535E" w:rsidRDefault="009A2EBA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9A2EBA" w:rsidRPr="00A2535E" w:rsidRDefault="009A2EBA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 ชั่วโมง/สัปดาห์</w:t>
            </w:r>
          </w:p>
        </w:tc>
      </w:tr>
    </w:tbl>
    <w:p w:rsidR="00237C78" w:rsidRPr="00A2535E" w:rsidRDefault="00237C7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3893"/>
        <w:gridCol w:w="2673"/>
        <w:gridCol w:w="1149"/>
      </w:tblGrid>
      <w:tr w:rsidR="00711250" w:rsidRPr="00A2535E" w:rsidTr="009A2EBA">
        <w:tc>
          <w:tcPr>
            <w:tcW w:w="4536" w:type="dxa"/>
            <w:gridSpan w:val="2"/>
          </w:tcPr>
          <w:p w:rsidR="00711250" w:rsidRPr="00A2535E" w:rsidRDefault="00711250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2676" w:type="dxa"/>
          </w:tcPr>
          <w:p w:rsidR="00711250" w:rsidRPr="00A2535E" w:rsidRDefault="00711250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50" w:type="dxa"/>
          </w:tcPr>
          <w:p w:rsidR="00711250" w:rsidRPr="00A2535E" w:rsidRDefault="00711250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711250" w:rsidRPr="00A2535E" w:rsidTr="009A2EBA">
        <w:tc>
          <w:tcPr>
            <w:tcW w:w="637" w:type="dxa"/>
          </w:tcPr>
          <w:p w:rsidR="00711250" w:rsidRPr="00A2535E" w:rsidRDefault="00711250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899" w:type="dxa"/>
          </w:tcPr>
          <w:p w:rsidR="00711250" w:rsidRPr="00A2535E" w:rsidRDefault="00711250" w:rsidP="00A2535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ความรู้ทั่วไปในการสื่อสาร</w:t>
            </w:r>
          </w:p>
        </w:tc>
        <w:tc>
          <w:tcPr>
            <w:tcW w:w="2676" w:type="dxa"/>
          </w:tcPr>
          <w:p w:rsidR="00711250" w:rsidRPr="00A2535E" w:rsidRDefault="00711250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2.1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ม.4-6/1</w:t>
            </w:r>
          </w:p>
        </w:tc>
        <w:tc>
          <w:tcPr>
            <w:tcW w:w="1150" w:type="dxa"/>
          </w:tcPr>
          <w:p w:rsidR="00711250" w:rsidRPr="00A2535E" w:rsidRDefault="00711250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711250" w:rsidRPr="00A2535E" w:rsidTr="009A2EBA">
        <w:tc>
          <w:tcPr>
            <w:tcW w:w="637" w:type="dxa"/>
          </w:tcPr>
          <w:p w:rsidR="00711250" w:rsidRPr="00A2535E" w:rsidRDefault="00711250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899" w:type="dxa"/>
          </w:tcPr>
          <w:p w:rsidR="00711250" w:rsidRPr="00A2535E" w:rsidRDefault="00711250" w:rsidP="009A2EBA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การเขียนรายงานเชิงวิชาการเบื้องต้น</w:t>
            </w:r>
          </w:p>
        </w:tc>
        <w:tc>
          <w:tcPr>
            <w:tcW w:w="2676" w:type="dxa"/>
          </w:tcPr>
          <w:p w:rsidR="00711250" w:rsidRPr="00A2535E" w:rsidRDefault="00711250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2.1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ม.4-6/6</w:t>
            </w:r>
          </w:p>
        </w:tc>
        <w:tc>
          <w:tcPr>
            <w:tcW w:w="1150" w:type="dxa"/>
          </w:tcPr>
          <w:p w:rsidR="00711250" w:rsidRPr="00A2535E" w:rsidRDefault="00711250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711250" w:rsidRPr="00A2535E" w:rsidTr="009A2EBA">
        <w:tc>
          <w:tcPr>
            <w:tcW w:w="637" w:type="dxa"/>
          </w:tcPr>
          <w:p w:rsidR="00711250" w:rsidRPr="00A2535E" w:rsidRDefault="00711250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899" w:type="dxa"/>
          </w:tcPr>
          <w:p w:rsidR="00711250" w:rsidRPr="00A2535E" w:rsidRDefault="00711250" w:rsidP="009A2EBA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การย่อความและการเขียนอธิบาย</w:t>
            </w:r>
          </w:p>
        </w:tc>
        <w:tc>
          <w:tcPr>
            <w:tcW w:w="2676" w:type="dxa"/>
          </w:tcPr>
          <w:p w:rsidR="00711250" w:rsidRPr="00A2535E" w:rsidRDefault="00711250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2.1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ม.4-6/3</w:t>
            </w:r>
          </w:p>
        </w:tc>
        <w:tc>
          <w:tcPr>
            <w:tcW w:w="1150" w:type="dxa"/>
          </w:tcPr>
          <w:p w:rsidR="00711250" w:rsidRPr="00A2535E" w:rsidRDefault="00711250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711250" w:rsidRPr="00A2535E" w:rsidTr="009A2EBA">
        <w:tc>
          <w:tcPr>
            <w:tcW w:w="637" w:type="dxa"/>
          </w:tcPr>
          <w:p w:rsidR="00711250" w:rsidRPr="00A2535E" w:rsidRDefault="00711250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899" w:type="dxa"/>
          </w:tcPr>
          <w:p w:rsidR="00711250" w:rsidRPr="00A2535E" w:rsidRDefault="00711250" w:rsidP="00A2535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การเขียนแสดงทรรศนะ</w:t>
            </w:r>
          </w:p>
        </w:tc>
        <w:tc>
          <w:tcPr>
            <w:tcW w:w="2676" w:type="dxa"/>
          </w:tcPr>
          <w:p w:rsidR="00711250" w:rsidRPr="00A2535E" w:rsidRDefault="00711250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2.1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ม.4-6/1</w:t>
            </w:r>
          </w:p>
        </w:tc>
        <w:tc>
          <w:tcPr>
            <w:tcW w:w="1150" w:type="dxa"/>
          </w:tcPr>
          <w:p w:rsidR="00711250" w:rsidRPr="00A2535E" w:rsidRDefault="00711250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711250" w:rsidRPr="00A2535E" w:rsidTr="009A2EBA">
        <w:tc>
          <w:tcPr>
            <w:tcW w:w="637" w:type="dxa"/>
          </w:tcPr>
          <w:p w:rsidR="00711250" w:rsidRPr="00A2535E" w:rsidRDefault="00711250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899" w:type="dxa"/>
          </w:tcPr>
          <w:p w:rsidR="00711250" w:rsidRPr="00A2535E" w:rsidRDefault="00711250" w:rsidP="00A2535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การเขียนโน้มน้าวใจ</w:t>
            </w:r>
          </w:p>
        </w:tc>
        <w:tc>
          <w:tcPr>
            <w:tcW w:w="2676" w:type="dxa"/>
          </w:tcPr>
          <w:p w:rsidR="00711250" w:rsidRPr="00A2535E" w:rsidRDefault="00711250" w:rsidP="00A253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2.1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ม.4-6/1</w:t>
            </w:r>
          </w:p>
        </w:tc>
        <w:tc>
          <w:tcPr>
            <w:tcW w:w="1150" w:type="dxa"/>
          </w:tcPr>
          <w:p w:rsidR="00711250" w:rsidRPr="00A2535E" w:rsidRDefault="00711250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 xml:space="preserve">8 </w:t>
            </w:r>
          </w:p>
        </w:tc>
      </w:tr>
      <w:tr w:rsidR="00711250" w:rsidRPr="00A2535E" w:rsidTr="009A2EBA">
        <w:tc>
          <w:tcPr>
            <w:tcW w:w="4536" w:type="dxa"/>
            <w:gridSpan w:val="2"/>
          </w:tcPr>
          <w:p w:rsidR="00711250" w:rsidRPr="009A2EBA" w:rsidRDefault="00711250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2E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676" w:type="dxa"/>
          </w:tcPr>
          <w:p w:rsidR="00711250" w:rsidRPr="009A2EBA" w:rsidRDefault="00D64F38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2EB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150" w:type="dxa"/>
          </w:tcPr>
          <w:p w:rsidR="00711250" w:rsidRPr="009A2EBA" w:rsidRDefault="00711250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2EB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</w:t>
            </w:r>
          </w:p>
        </w:tc>
      </w:tr>
    </w:tbl>
    <w:p w:rsidR="00711250" w:rsidRPr="00A2535E" w:rsidRDefault="0071125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1250" w:rsidRPr="00A2535E" w:rsidRDefault="0071125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1250" w:rsidRPr="00A2535E" w:rsidRDefault="0071125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1250" w:rsidRPr="00A2535E" w:rsidRDefault="0071125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1250" w:rsidRPr="00A2535E" w:rsidRDefault="0071125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1250" w:rsidRPr="00A2535E" w:rsidRDefault="0071125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1250" w:rsidRPr="00A2535E" w:rsidRDefault="0071125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1250" w:rsidRPr="00A2535E" w:rsidRDefault="0071125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1250" w:rsidRPr="00A2535E" w:rsidRDefault="0071125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1250" w:rsidRPr="00A2535E" w:rsidRDefault="0071125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054E5" w:rsidRPr="00A2535E" w:rsidRDefault="006054E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054E5" w:rsidRDefault="006054E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A2EBA" w:rsidRDefault="009A2EB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A2EBA" w:rsidRDefault="009A2EB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A2EBA" w:rsidRDefault="009A2EB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A2EBA" w:rsidRDefault="009A2EB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A2EBA" w:rsidRDefault="009A2EB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A2EBA" w:rsidRDefault="009A2EB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A2EBA" w:rsidRDefault="009A2EB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A2EBA" w:rsidRDefault="009A2EB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A2EBA" w:rsidRDefault="009A2EB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A2EBA" w:rsidRDefault="009A2EB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A2EBA" w:rsidRDefault="009A2EB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A2EBA" w:rsidRDefault="009A2EB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A2EBA" w:rsidRDefault="009A2EB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A2EBA" w:rsidRDefault="009A2EB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9A2EBA" w:rsidRPr="00A2535E" w:rsidTr="00087401">
        <w:tc>
          <w:tcPr>
            <w:tcW w:w="2098" w:type="dxa"/>
            <w:shd w:val="clear" w:color="auto" w:fill="auto"/>
          </w:tcPr>
          <w:p w:rsidR="009A2EBA" w:rsidRPr="00A2535E" w:rsidRDefault="009A2EBA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9A2EBA" w:rsidRPr="00A2535E" w:rsidRDefault="007167EE" w:rsidP="0008740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คำอธิบายรายวิชา</w:t>
            </w:r>
            <w:r w:rsidR="009A2E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2096" w:type="dxa"/>
            <w:shd w:val="clear" w:color="auto" w:fill="auto"/>
          </w:tcPr>
          <w:p w:rsidR="009A2EBA" w:rsidRPr="00A2535E" w:rsidRDefault="009A2EBA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A2EBA" w:rsidRPr="00A2535E" w:rsidTr="00087401">
        <w:tc>
          <w:tcPr>
            <w:tcW w:w="5707" w:type="dxa"/>
            <w:gridSpan w:val="3"/>
            <w:shd w:val="clear" w:color="auto" w:fill="auto"/>
          </w:tcPr>
          <w:p w:rsidR="009A2EBA" w:rsidRPr="00A2535E" w:rsidRDefault="009A2EBA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</w:t>
            </w:r>
            <w:r w:rsidRPr="002832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ภาษาไทยเพื่อการสื่อสาร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9A2EBA" w:rsidRPr="00A2535E" w:rsidRDefault="009A2EBA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</w:p>
        </w:tc>
      </w:tr>
      <w:tr w:rsidR="009A2EBA" w:rsidRPr="00A2535E" w:rsidTr="00087401">
        <w:tc>
          <w:tcPr>
            <w:tcW w:w="5092" w:type="dxa"/>
            <w:gridSpan w:val="2"/>
            <w:shd w:val="clear" w:color="auto" w:fill="auto"/>
          </w:tcPr>
          <w:p w:rsidR="009A2EBA" w:rsidRPr="00A2535E" w:rsidRDefault="009A2EBA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รายวิชา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9A2EBA" w:rsidRPr="00A2535E" w:rsidRDefault="009A2EBA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</w:p>
        </w:tc>
      </w:tr>
      <w:tr w:rsidR="009A2EBA" w:rsidRPr="00A2535E" w:rsidTr="00087401">
        <w:tc>
          <w:tcPr>
            <w:tcW w:w="5707" w:type="dxa"/>
            <w:gridSpan w:val="3"/>
            <w:shd w:val="clear" w:color="auto" w:fill="auto"/>
          </w:tcPr>
          <w:p w:rsidR="009A2EBA" w:rsidRPr="00A2535E" w:rsidRDefault="009A2EBA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9A2EBA" w:rsidRPr="00A2535E" w:rsidRDefault="009A2EBA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 ชั่วโมง/สัปดาห์</w:t>
            </w:r>
          </w:p>
        </w:tc>
      </w:tr>
    </w:tbl>
    <w:p w:rsidR="009A2EBA" w:rsidRPr="00A2535E" w:rsidRDefault="009A2EBA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6054E5" w:rsidRPr="00A2535E" w:rsidRDefault="006054E5" w:rsidP="00A2535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sz w:val="32"/>
          <w:szCs w:val="32"/>
          <w:cs/>
        </w:rPr>
        <w:tab/>
        <w:t>ศึกษาความรู้เกี่ยวกับการพูด ศิลปะในการพูด การพูดในโอกาสต่างๆ การพูดอภิปราย การสัมภาษณ์และการพูดโน้มน้าวใจ</w:t>
      </w:r>
      <w:r w:rsidRPr="00A2535E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6054E5" w:rsidRPr="00A2535E" w:rsidRDefault="006054E5" w:rsidP="00A2535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2535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2535E">
        <w:rPr>
          <w:rFonts w:ascii="TH SarabunIT๙" w:hAnsi="TH SarabunIT๙" w:cs="TH SarabunIT๙"/>
          <w:sz w:val="32"/>
          <w:szCs w:val="32"/>
          <w:cs/>
        </w:rPr>
        <w:t>โดยใช้หลักความรู้เกี่ยวกับการพูด ศิลปะในการพูด การพูดในโอกาสต่างๆ การพูดอภิปราย การสัมภาษณ์ และการพูดโน้มน้าวใจ</w:t>
      </w:r>
      <w:r w:rsidRPr="00A2535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2535E">
        <w:rPr>
          <w:rFonts w:ascii="TH SarabunIT๙" w:hAnsi="TH SarabunIT๙" w:cs="TH SarabunIT๙"/>
          <w:sz w:val="32"/>
          <w:szCs w:val="32"/>
          <w:cs/>
        </w:rPr>
        <w:tab/>
      </w:r>
    </w:p>
    <w:p w:rsidR="009526F5" w:rsidRPr="00A2535E" w:rsidRDefault="009A2EBA" w:rsidP="00A2535E">
      <w:pPr>
        <w:tabs>
          <w:tab w:val="left" w:pos="-180"/>
          <w:tab w:val="left" w:pos="900"/>
        </w:tabs>
        <w:jc w:val="thaiDistribute"/>
        <w:rPr>
          <w:rFonts w:ascii="TH SarabunIT๙" w:eastAsia="AngsanaNew-Bold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6054E5" w:rsidRPr="00A2535E">
        <w:rPr>
          <w:rFonts w:ascii="TH SarabunIT๙" w:hAnsi="TH SarabunIT๙" w:cs="TH SarabunIT๙"/>
          <w:sz w:val="32"/>
          <w:szCs w:val="32"/>
          <w:cs/>
        </w:rPr>
        <w:t>เห็นคุณค่าและความสำคัญความรู้เกี่ยวกับการพูด ศิลปะในการพูด การพูดในโอกาสต่างๆ การ</w:t>
      </w:r>
      <w:proofErr w:type="spellStart"/>
      <w:r w:rsidR="006054E5" w:rsidRPr="00A2535E">
        <w:rPr>
          <w:rFonts w:ascii="TH SarabunIT๙" w:hAnsi="TH SarabunIT๙" w:cs="TH SarabunIT๙"/>
          <w:sz w:val="32"/>
          <w:szCs w:val="32"/>
          <w:cs/>
        </w:rPr>
        <w:t>พู</w:t>
      </w:r>
      <w:proofErr w:type="spellEnd"/>
      <w:r w:rsidR="006054E5" w:rsidRPr="00A2535E">
        <w:rPr>
          <w:rFonts w:ascii="TH SarabunIT๙" w:hAnsi="TH SarabunIT๙" w:cs="TH SarabunIT๙"/>
          <w:sz w:val="32"/>
          <w:szCs w:val="32"/>
          <w:cs/>
        </w:rPr>
        <w:t>อภิปราย การสัมภาษณ์ การพูดโน้มน้าวใจ และใช้เป็นเครื่องมือในการสื่อสารให้</w:t>
      </w:r>
      <w:proofErr w:type="spellStart"/>
      <w:r w:rsidR="006054E5" w:rsidRPr="00A2535E">
        <w:rPr>
          <w:rFonts w:ascii="TH SarabunIT๙" w:hAnsi="TH SarabunIT๙" w:cs="TH SarabunIT๙"/>
          <w:sz w:val="32"/>
          <w:szCs w:val="32"/>
          <w:cs/>
        </w:rPr>
        <w:t>สัมฤทธิผล</w:t>
      </w:r>
      <w:proofErr w:type="spellEnd"/>
      <w:r w:rsidR="009526F5" w:rsidRPr="00A2535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9526F5" w:rsidRPr="00A2535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6054E5" w:rsidRPr="00A2535E" w:rsidRDefault="006054E5" w:rsidP="00A2535E">
      <w:pPr>
        <w:tabs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6054E5" w:rsidRPr="00A2535E" w:rsidRDefault="006054E5" w:rsidP="00A2535E">
      <w:pPr>
        <w:tabs>
          <w:tab w:val="left" w:pos="709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lang w:eastAsia="en-US"/>
        </w:rPr>
      </w:pPr>
      <w:r w:rsidRPr="00A2535E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>จุดประสงค์การเรียนรู้</w:t>
      </w:r>
    </w:p>
    <w:p w:rsidR="00CD1B0B" w:rsidRDefault="006054E5" w:rsidP="00CD1B0B">
      <w:pPr>
        <w:pStyle w:val="af4"/>
        <w:numPr>
          <w:ilvl w:val="0"/>
          <w:numId w:val="37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CD1B0B">
        <w:rPr>
          <w:rFonts w:ascii="TH SarabunIT๙" w:hAnsi="TH SarabunIT๙" w:cs="TH SarabunIT๙"/>
          <w:sz w:val="32"/>
          <w:szCs w:val="32"/>
          <w:cs/>
        </w:rPr>
        <w:t>อภิปรายความรู้</w:t>
      </w:r>
      <w:r w:rsidR="00CD1B0B" w:rsidRPr="00CD1B0B">
        <w:rPr>
          <w:rFonts w:ascii="TH SarabunIT๙" w:hAnsi="TH SarabunIT๙" w:cs="TH SarabunIT๙" w:hint="cs"/>
          <w:sz w:val="32"/>
          <w:szCs w:val="32"/>
          <w:cs/>
        </w:rPr>
        <w:t>และสามารถแสดงทักษะ</w:t>
      </w:r>
      <w:r w:rsidRPr="00CD1B0B">
        <w:rPr>
          <w:rFonts w:ascii="TH SarabunIT๙" w:hAnsi="TH SarabunIT๙" w:cs="TH SarabunIT๙"/>
          <w:sz w:val="32"/>
          <w:szCs w:val="32"/>
          <w:cs/>
        </w:rPr>
        <w:t>เกี่ยวกับศิลปะในการพูด</w:t>
      </w:r>
      <w:r w:rsidR="00CD1B0B" w:rsidRPr="00CD1B0B">
        <w:rPr>
          <w:rFonts w:ascii="TH SarabunIT๙" w:hAnsi="TH SarabunIT๙" w:cs="TH SarabunIT๙"/>
          <w:sz w:val="32"/>
          <w:szCs w:val="32"/>
        </w:rPr>
        <w:t xml:space="preserve"> </w:t>
      </w:r>
      <w:r w:rsidRPr="00CD1B0B">
        <w:rPr>
          <w:rFonts w:ascii="TH SarabunIT๙" w:hAnsi="TH SarabunIT๙" w:cs="TH SarabunIT๙"/>
          <w:sz w:val="32"/>
          <w:szCs w:val="32"/>
          <w:cs/>
        </w:rPr>
        <w:t xml:space="preserve">การพูดในโอกาสต่างๆ การพูดอภิปราย </w:t>
      </w:r>
      <w:r w:rsidR="00CD1B0B" w:rsidRPr="00CD1B0B">
        <w:rPr>
          <w:rFonts w:ascii="TH SarabunIT๙" w:hAnsi="TH SarabunIT๙" w:cs="TH SarabunIT๙"/>
          <w:sz w:val="32"/>
          <w:szCs w:val="32"/>
          <w:cs/>
        </w:rPr>
        <w:t>(ท3.1 ม.4-6/</w:t>
      </w:r>
      <w:r w:rsidR="00CD1B0B" w:rsidRPr="00CD1B0B">
        <w:rPr>
          <w:rFonts w:ascii="TH SarabunIT๙" w:hAnsi="TH SarabunIT๙" w:cs="TH SarabunIT๙"/>
          <w:sz w:val="32"/>
          <w:szCs w:val="32"/>
        </w:rPr>
        <w:t>5</w:t>
      </w:r>
      <w:r w:rsidR="00CD1B0B" w:rsidRPr="00CD1B0B">
        <w:rPr>
          <w:rFonts w:ascii="TH SarabunIT๙" w:hAnsi="TH SarabunIT๙" w:cs="TH SarabunIT๙"/>
          <w:sz w:val="32"/>
          <w:szCs w:val="32"/>
          <w:cs/>
        </w:rPr>
        <w:t>)</w:t>
      </w:r>
    </w:p>
    <w:p w:rsidR="00CD1B0B" w:rsidRDefault="00CD1B0B" w:rsidP="00CD1B0B">
      <w:pPr>
        <w:pStyle w:val="af4"/>
        <w:numPr>
          <w:ilvl w:val="0"/>
          <w:numId w:val="37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อภิปรายความรู้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>และสามารถแสดงทักษะ</w:t>
      </w:r>
      <w:r>
        <w:rPr>
          <w:rFonts w:ascii="TH SarabunIT๙" w:hAnsi="TH SarabunIT๙" w:cs="TH SarabunIT๙" w:hint="cs"/>
          <w:sz w:val="32"/>
          <w:szCs w:val="32"/>
          <w:cs/>
        </w:rPr>
        <w:t>เกี่ยวกับ</w:t>
      </w:r>
      <w:r w:rsidR="006054E5" w:rsidRPr="00CD1B0B">
        <w:rPr>
          <w:rFonts w:ascii="TH SarabunIT๙" w:hAnsi="TH SarabunIT๙" w:cs="TH SarabunIT๙"/>
          <w:sz w:val="32"/>
          <w:szCs w:val="32"/>
          <w:cs/>
        </w:rPr>
        <w:t xml:space="preserve">การสัมภาษณ์  </w:t>
      </w:r>
      <w:r w:rsidRPr="00CD1B0B">
        <w:rPr>
          <w:rFonts w:ascii="TH SarabunIT๙" w:hAnsi="TH SarabunIT๙" w:cs="TH SarabunIT๙"/>
          <w:sz w:val="32"/>
          <w:szCs w:val="32"/>
          <w:cs/>
        </w:rPr>
        <w:t>(ท3.1 ม.4-6/</w:t>
      </w:r>
      <w:r w:rsidRPr="00CD1B0B">
        <w:rPr>
          <w:rFonts w:ascii="TH SarabunIT๙" w:hAnsi="TH SarabunIT๙" w:cs="TH SarabunIT๙"/>
          <w:sz w:val="32"/>
          <w:szCs w:val="32"/>
        </w:rPr>
        <w:t>5</w:t>
      </w:r>
      <w:r w:rsidRPr="00CD1B0B">
        <w:rPr>
          <w:rFonts w:ascii="TH SarabunIT๙" w:hAnsi="TH SarabunIT๙" w:cs="TH SarabunIT๙"/>
          <w:sz w:val="32"/>
          <w:szCs w:val="32"/>
          <w:cs/>
        </w:rPr>
        <w:t>)</w:t>
      </w:r>
    </w:p>
    <w:p w:rsidR="006054E5" w:rsidRPr="00CD1B0B" w:rsidRDefault="00CD1B0B" w:rsidP="00CD1B0B">
      <w:pPr>
        <w:pStyle w:val="af4"/>
        <w:numPr>
          <w:ilvl w:val="0"/>
          <w:numId w:val="37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A2535E">
        <w:rPr>
          <w:rFonts w:ascii="TH SarabunIT๙" w:hAnsi="TH SarabunIT๙" w:cs="TH SarabunIT๙"/>
          <w:sz w:val="32"/>
          <w:szCs w:val="32"/>
          <w:cs/>
        </w:rPr>
        <w:t>อภิปรายความรู้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>และสามารถแสดงทักษะ</w:t>
      </w:r>
      <w:r w:rsidR="006054E5" w:rsidRPr="00CD1B0B">
        <w:rPr>
          <w:rFonts w:ascii="TH SarabunIT๙" w:hAnsi="TH SarabunIT๙" w:cs="TH SarabunIT๙"/>
          <w:sz w:val="32"/>
          <w:szCs w:val="32"/>
          <w:cs/>
        </w:rPr>
        <w:t>การพูดโน้มน้าวใจ</w:t>
      </w:r>
      <w:r w:rsidR="006054E5" w:rsidRPr="00CD1B0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4E5" w:rsidRPr="00CD1B0B">
        <w:rPr>
          <w:rFonts w:ascii="TH SarabunIT๙" w:hAnsi="TH SarabunIT๙" w:cs="TH SarabunIT๙"/>
          <w:sz w:val="32"/>
          <w:szCs w:val="32"/>
          <w:cs/>
        </w:rPr>
        <w:t>(ท3.1 ม.4-6/</w:t>
      </w:r>
      <w:r w:rsidR="006054E5" w:rsidRPr="00CD1B0B">
        <w:rPr>
          <w:rFonts w:ascii="TH SarabunIT๙" w:hAnsi="TH SarabunIT๙" w:cs="TH SarabunIT๙"/>
          <w:sz w:val="32"/>
          <w:szCs w:val="32"/>
        </w:rPr>
        <w:t>5</w:t>
      </w:r>
      <w:r w:rsidR="006054E5" w:rsidRPr="00CD1B0B">
        <w:rPr>
          <w:rFonts w:ascii="TH SarabunIT๙" w:hAnsi="TH SarabunIT๙" w:cs="TH SarabunIT๙"/>
          <w:sz w:val="32"/>
          <w:szCs w:val="32"/>
          <w:cs/>
        </w:rPr>
        <w:t>)</w:t>
      </w:r>
      <w:r w:rsidR="006054E5" w:rsidRPr="00CD1B0B">
        <w:rPr>
          <w:rFonts w:ascii="TH SarabunIT๙" w:hAnsi="TH SarabunIT๙" w:cs="TH SarabunIT๙"/>
          <w:sz w:val="32"/>
          <w:szCs w:val="32"/>
        </w:rPr>
        <w:tab/>
      </w:r>
    </w:p>
    <w:p w:rsidR="006054E5" w:rsidRPr="00A2535E" w:rsidRDefault="006054E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47"/>
        <w:gridCol w:w="627"/>
        <w:gridCol w:w="964"/>
        <w:gridCol w:w="1194"/>
        <w:gridCol w:w="596"/>
        <w:gridCol w:w="2985"/>
        <w:gridCol w:w="849"/>
      </w:tblGrid>
      <w:tr w:rsidR="006054E5" w:rsidRPr="00A2535E" w:rsidTr="00D43666">
        <w:tc>
          <w:tcPr>
            <w:tcW w:w="8362" w:type="dxa"/>
            <w:gridSpan w:val="7"/>
            <w:shd w:val="clear" w:color="auto" w:fill="auto"/>
          </w:tcPr>
          <w:p w:rsidR="006054E5" w:rsidRPr="00A2535E" w:rsidRDefault="006054E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054E5" w:rsidRPr="00A2535E" w:rsidTr="00D43666">
        <w:tc>
          <w:tcPr>
            <w:tcW w:w="1147" w:type="dxa"/>
            <w:shd w:val="clear" w:color="auto" w:fill="auto"/>
          </w:tcPr>
          <w:p w:rsidR="006054E5" w:rsidRPr="00A2535E" w:rsidRDefault="006054E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auto"/>
          </w:tcPr>
          <w:p w:rsidR="006054E5" w:rsidRPr="00A2535E" w:rsidRDefault="006054E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64" w:type="dxa"/>
            <w:shd w:val="clear" w:color="auto" w:fill="auto"/>
          </w:tcPr>
          <w:p w:rsidR="006054E5" w:rsidRPr="00A2535E" w:rsidRDefault="00237C78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94" w:type="dxa"/>
            <w:shd w:val="clear" w:color="auto" w:fill="auto"/>
          </w:tcPr>
          <w:p w:rsidR="006054E5" w:rsidRPr="00A2535E" w:rsidRDefault="006054E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6" w:type="dxa"/>
            <w:shd w:val="clear" w:color="auto" w:fill="auto"/>
          </w:tcPr>
          <w:p w:rsidR="006054E5" w:rsidRPr="00A2535E" w:rsidRDefault="006054E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985" w:type="dxa"/>
            <w:shd w:val="clear" w:color="auto" w:fill="auto"/>
          </w:tcPr>
          <w:p w:rsidR="006054E5" w:rsidRPr="00A2535E" w:rsidRDefault="00D64F38" w:rsidP="00D43666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D43666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="00D43666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849" w:type="dxa"/>
            <w:shd w:val="clear" w:color="auto" w:fill="auto"/>
          </w:tcPr>
          <w:p w:rsidR="006054E5" w:rsidRPr="00A2535E" w:rsidRDefault="006054E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054E5" w:rsidRPr="00A2535E" w:rsidTr="00D43666">
        <w:tc>
          <w:tcPr>
            <w:tcW w:w="1147" w:type="dxa"/>
            <w:shd w:val="clear" w:color="auto" w:fill="auto"/>
          </w:tcPr>
          <w:p w:rsidR="006054E5" w:rsidRPr="00A2535E" w:rsidRDefault="006054E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auto"/>
          </w:tcPr>
          <w:p w:rsidR="006054E5" w:rsidRPr="00A2535E" w:rsidRDefault="006054E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4" w:type="dxa"/>
            <w:shd w:val="clear" w:color="auto" w:fill="auto"/>
          </w:tcPr>
          <w:p w:rsidR="006054E5" w:rsidRPr="00A2535E" w:rsidRDefault="0049526E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94" w:type="dxa"/>
            <w:shd w:val="clear" w:color="auto" w:fill="auto"/>
          </w:tcPr>
          <w:p w:rsidR="006054E5" w:rsidRPr="00A2535E" w:rsidRDefault="006054E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6" w:type="dxa"/>
            <w:shd w:val="clear" w:color="auto" w:fill="auto"/>
          </w:tcPr>
          <w:p w:rsidR="006054E5" w:rsidRPr="00A2535E" w:rsidRDefault="006054E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985" w:type="dxa"/>
            <w:shd w:val="clear" w:color="auto" w:fill="auto"/>
          </w:tcPr>
          <w:p w:rsidR="006054E5" w:rsidRPr="00A2535E" w:rsidRDefault="0049526E" w:rsidP="00D43666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proofErr w:type="gramStart"/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36</w:t>
            </w:r>
            <w:r w:rsidR="00D4366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D43666"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  <w:proofErr w:type="gramEnd"/>
          </w:p>
        </w:tc>
        <w:tc>
          <w:tcPr>
            <w:tcW w:w="849" w:type="dxa"/>
            <w:vMerge w:val="restart"/>
            <w:shd w:val="clear" w:color="auto" w:fill="auto"/>
          </w:tcPr>
          <w:p w:rsidR="006054E5" w:rsidRPr="00A2535E" w:rsidRDefault="006054E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54E5" w:rsidRPr="00A2535E" w:rsidTr="00D43666">
        <w:tc>
          <w:tcPr>
            <w:tcW w:w="7513" w:type="dxa"/>
            <w:gridSpan w:val="6"/>
            <w:shd w:val="clear" w:color="auto" w:fill="auto"/>
          </w:tcPr>
          <w:p w:rsidR="006054E5" w:rsidRPr="00A2535E" w:rsidRDefault="006054E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6054E5" w:rsidRPr="00A2535E" w:rsidRDefault="006054E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6054E5" w:rsidRPr="00A2535E" w:rsidRDefault="006054E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054E5" w:rsidRPr="00A2535E" w:rsidRDefault="006054E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054E5" w:rsidRPr="00A2535E" w:rsidRDefault="006054E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054E5" w:rsidRPr="00A2535E" w:rsidRDefault="006054E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054E5" w:rsidRDefault="006054E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A4B60" w:rsidRDefault="002A4B6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A4B60" w:rsidRDefault="002A4B6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A4B60" w:rsidRDefault="002A4B6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A4B60" w:rsidRDefault="002A4B6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A4B60" w:rsidRDefault="002A4B6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A4B60" w:rsidRDefault="002A4B6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A4B60" w:rsidRDefault="002A4B6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A4B60" w:rsidRDefault="002A4B6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A4B60" w:rsidRDefault="002A4B6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A4B60" w:rsidRDefault="002A4B6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2A4B60" w:rsidRPr="00A2535E" w:rsidTr="00087401">
        <w:tc>
          <w:tcPr>
            <w:tcW w:w="2098" w:type="dxa"/>
            <w:shd w:val="clear" w:color="auto" w:fill="auto"/>
          </w:tcPr>
          <w:p w:rsidR="002A4B60" w:rsidRPr="00A2535E" w:rsidRDefault="002A4B60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2A4B60" w:rsidRPr="00A2535E" w:rsidRDefault="002A4B60" w:rsidP="0008740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โครงสร้างรายวิชา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2096" w:type="dxa"/>
            <w:shd w:val="clear" w:color="auto" w:fill="auto"/>
          </w:tcPr>
          <w:p w:rsidR="002A4B60" w:rsidRPr="00A2535E" w:rsidRDefault="002A4B60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A4B60" w:rsidRPr="00A2535E" w:rsidTr="00087401">
        <w:tc>
          <w:tcPr>
            <w:tcW w:w="5707" w:type="dxa"/>
            <w:gridSpan w:val="3"/>
            <w:shd w:val="clear" w:color="auto" w:fill="auto"/>
          </w:tcPr>
          <w:p w:rsidR="002A4B60" w:rsidRPr="00A2535E" w:rsidRDefault="002A4B60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</w:t>
            </w:r>
            <w:r w:rsidRPr="002832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ภาษาไทยเพื่อการสื่อสาร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2A4B60" w:rsidRPr="00A2535E" w:rsidRDefault="002A4B60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๓๓๒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</w:p>
        </w:tc>
      </w:tr>
      <w:tr w:rsidR="002A4B60" w:rsidRPr="00A2535E" w:rsidTr="00087401">
        <w:tc>
          <w:tcPr>
            <w:tcW w:w="5092" w:type="dxa"/>
            <w:gridSpan w:val="2"/>
            <w:shd w:val="clear" w:color="auto" w:fill="auto"/>
          </w:tcPr>
          <w:p w:rsidR="002A4B60" w:rsidRPr="00A2535E" w:rsidRDefault="002A4B60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รายวิชา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2A4B60" w:rsidRPr="00A2535E" w:rsidRDefault="002A4B60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</w:p>
        </w:tc>
      </w:tr>
      <w:tr w:rsidR="002A4B60" w:rsidRPr="00A2535E" w:rsidTr="00087401">
        <w:tc>
          <w:tcPr>
            <w:tcW w:w="5707" w:type="dxa"/>
            <w:gridSpan w:val="3"/>
            <w:shd w:val="clear" w:color="auto" w:fill="auto"/>
          </w:tcPr>
          <w:p w:rsidR="002A4B60" w:rsidRPr="00A2535E" w:rsidRDefault="002A4B60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2A4B60" w:rsidRPr="00A2535E" w:rsidRDefault="002A4B60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 ชั่วโมง/สัปดาห์</w:t>
            </w:r>
          </w:p>
        </w:tc>
      </w:tr>
    </w:tbl>
    <w:p w:rsidR="006054E5" w:rsidRPr="00A2535E" w:rsidRDefault="006054E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2652"/>
        <w:gridCol w:w="3914"/>
        <w:gridCol w:w="1149"/>
      </w:tblGrid>
      <w:tr w:rsidR="006054E5" w:rsidRPr="00A2535E" w:rsidTr="002A4B60">
        <w:tc>
          <w:tcPr>
            <w:tcW w:w="3369" w:type="dxa"/>
            <w:gridSpan w:val="2"/>
          </w:tcPr>
          <w:p w:rsidR="006054E5" w:rsidRPr="00A2535E" w:rsidRDefault="006054E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4029" w:type="dxa"/>
          </w:tcPr>
          <w:p w:rsidR="006054E5" w:rsidRPr="00A2535E" w:rsidRDefault="006054E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70" w:type="dxa"/>
          </w:tcPr>
          <w:p w:rsidR="006054E5" w:rsidRPr="00A2535E" w:rsidRDefault="006054E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6054E5" w:rsidRPr="00A2535E" w:rsidTr="002A4B60">
        <w:tc>
          <w:tcPr>
            <w:tcW w:w="648" w:type="dxa"/>
          </w:tcPr>
          <w:p w:rsidR="006054E5" w:rsidRPr="00A2535E" w:rsidRDefault="006054E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721" w:type="dxa"/>
          </w:tcPr>
          <w:p w:rsidR="006054E5" w:rsidRPr="00A2535E" w:rsidRDefault="006054E5" w:rsidP="00A2535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ความรู้ทั่วไปเกี่ยวกับการพูด</w:t>
            </w:r>
          </w:p>
        </w:tc>
        <w:tc>
          <w:tcPr>
            <w:tcW w:w="4029" w:type="dxa"/>
          </w:tcPr>
          <w:p w:rsidR="006054E5" w:rsidRPr="00A2535E" w:rsidRDefault="006054E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:rsidR="006054E5" w:rsidRPr="00A2535E" w:rsidRDefault="006054E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6054E5" w:rsidRPr="00A2535E" w:rsidTr="002A4B60">
        <w:tc>
          <w:tcPr>
            <w:tcW w:w="648" w:type="dxa"/>
          </w:tcPr>
          <w:p w:rsidR="006054E5" w:rsidRPr="00A2535E" w:rsidRDefault="006054E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721" w:type="dxa"/>
          </w:tcPr>
          <w:p w:rsidR="006054E5" w:rsidRPr="00A2535E" w:rsidRDefault="006054E5" w:rsidP="00A2535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ศิลปะการพูด</w:t>
            </w:r>
          </w:p>
        </w:tc>
        <w:tc>
          <w:tcPr>
            <w:tcW w:w="4029" w:type="dxa"/>
          </w:tcPr>
          <w:p w:rsidR="006054E5" w:rsidRPr="00A2535E" w:rsidRDefault="006054E5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:rsidR="006054E5" w:rsidRPr="00A2535E" w:rsidRDefault="006054E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6054E5" w:rsidRPr="00A2535E" w:rsidTr="002A4B60">
        <w:tc>
          <w:tcPr>
            <w:tcW w:w="648" w:type="dxa"/>
          </w:tcPr>
          <w:p w:rsidR="006054E5" w:rsidRPr="00A2535E" w:rsidRDefault="006054E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721" w:type="dxa"/>
          </w:tcPr>
          <w:p w:rsidR="006054E5" w:rsidRPr="00A2535E" w:rsidRDefault="006054E5" w:rsidP="00A2535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การพูดในโอกาสต่างๆ</w:t>
            </w:r>
          </w:p>
        </w:tc>
        <w:tc>
          <w:tcPr>
            <w:tcW w:w="4029" w:type="dxa"/>
          </w:tcPr>
          <w:p w:rsidR="006054E5" w:rsidRPr="00A2535E" w:rsidRDefault="006054E5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:rsidR="006054E5" w:rsidRPr="00A2535E" w:rsidRDefault="006054E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6054E5" w:rsidRPr="00A2535E" w:rsidTr="002A4B60">
        <w:tc>
          <w:tcPr>
            <w:tcW w:w="648" w:type="dxa"/>
          </w:tcPr>
          <w:p w:rsidR="006054E5" w:rsidRPr="00A2535E" w:rsidRDefault="006054E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721" w:type="dxa"/>
          </w:tcPr>
          <w:p w:rsidR="006054E5" w:rsidRPr="00A2535E" w:rsidRDefault="006054E5" w:rsidP="00A2535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การพูดอภิปราย</w:t>
            </w:r>
          </w:p>
        </w:tc>
        <w:tc>
          <w:tcPr>
            <w:tcW w:w="4029" w:type="dxa"/>
          </w:tcPr>
          <w:p w:rsidR="006054E5" w:rsidRPr="00A2535E" w:rsidRDefault="006054E5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:rsidR="006054E5" w:rsidRPr="00A2535E" w:rsidRDefault="006054E5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6054E5" w:rsidRPr="00A2535E" w:rsidTr="002A4B60">
        <w:tc>
          <w:tcPr>
            <w:tcW w:w="648" w:type="dxa"/>
          </w:tcPr>
          <w:p w:rsidR="006054E5" w:rsidRPr="00A2535E" w:rsidRDefault="006054E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721" w:type="dxa"/>
          </w:tcPr>
          <w:p w:rsidR="006054E5" w:rsidRPr="00A2535E" w:rsidRDefault="006054E5" w:rsidP="00A2535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การสัมภาษณ์</w:t>
            </w:r>
          </w:p>
        </w:tc>
        <w:tc>
          <w:tcPr>
            <w:tcW w:w="4029" w:type="dxa"/>
          </w:tcPr>
          <w:p w:rsidR="006054E5" w:rsidRPr="00A2535E" w:rsidRDefault="006054E5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:rsidR="006054E5" w:rsidRPr="00A2535E" w:rsidRDefault="006054E5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6054E5" w:rsidRPr="00A2535E" w:rsidTr="002A4B60">
        <w:tc>
          <w:tcPr>
            <w:tcW w:w="648" w:type="dxa"/>
          </w:tcPr>
          <w:p w:rsidR="006054E5" w:rsidRPr="00A2535E" w:rsidRDefault="006054E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721" w:type="dxa"/>
          </w:tcPr>
          <w:p w:rsidR="006054E5" w:rsidRPr="00A2535E" w:rsidRDefault="006054E5" w:rsidP="00A2535E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การพูดโน้มน้าวใจ</w:t>
            </w:r>
          </w:p>
        </w:tc>
        <w:tc>
          <w:tcPr>
            <w:tcW w:w="4029" w:type="dxa"/>
          </w:tcPr>
          <w:p w:rsidR="006054E5" w:rsidRPr="00A2535E" w:rsidRDefault="006054E5" w:rsidP="00A253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:rsidR="006054E5" w:rsidRPr="00A2535E" w:rsidRDefault="006054E5" w:rsidP="00A253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6054E5" w:rsidRPr="00A2535E" w:rsidTr="002A4B60">
        <w:tc>
          <w:tcPr>
            <w:tcW w:w="3369" w:type="dxa"/>
            <w:gridSpan w:val="2"/>
          </w:tcPr>
          <w:p w:rsidR="006054E5" w:rsidRPr="002A4B60" w:rsidRDefault="006054E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4B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029" w:type="dxa"/>
          </w:tcPr>
          <w:p w:rsidR="006054E5" w:rsidRPr="002A4B60" w:rsidRDefault="0049526E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4B6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:rsidR="006054E5" w:rsidRPr="002A4B60" w:rsidRDefault="006054E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4B6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</w:t>
            </w:r>
          </w:p>
        </w:tc>
      </w:tr>
    </w:tbl>
    <w:p w:rsidR="006054E5" w:rsidRPr="00A2535E" w:rsidRDefault="006054E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054E5" w:rsidRPr="00A2535E" w:rsidRDefault="006054E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054E5" w:rsidRPr="00A2535E" w:rsidRDefault="006054E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054E5" w:rsidRPr="00A2535E" w:rsidRDefault="006054E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054E5" w:rsidRPr="00A2535E" w:rsidRDefault="006054E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054E5" w:rsidRPr="00A2535E" w:rsidRDefault="006054E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054E5" w:rsidRPr="00A2535E" w:rsidRDefault="006054E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054E5" w:rsidRPr="00A2535E" w:rsidRDefault="006054E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054E5" w:rsidRPr="00A2535E" w:rsidRDefault="006054E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054E5" w:rsidRPr="00A2535E" w:rsidRDefault="006054E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054E5" w:rsidRPr="00A2535E" w:rsidRDefault="006054E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054E5" w:rsidRPr="00A2535E" w:rsidRDefault="006054E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054E5" w:rsidRDefault="006054E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A4B60" w:rsidRDefault="002A4B6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A4B60" w:rsidRDefault="002A4B6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A4B60" w:rsidRDefault="002A4B6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A4B60" w:rsidRDefault="002A4B6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A4B60" w:rsidRDefault="002A4B6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A4B60" w:rsidRDefault="002A4B6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A4B60" w:rsidRDefault="002A4B6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A4B60" w:rsidRDefault="002A4B6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A4B60" w:rsidRDefault="002A4B6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A4B60" w:rsidRDefault="002A4B6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A4B60" w:rsidRDefault="002A4B6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A4B60" w:rsidRDefault="002A4B6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2A4B60" w:rsidRPr="00A2535E" w:rsidTr="00087401">
        <w:tc>
          <w:tcPr>
            <w:tcW w:w="2098" w:type="dxa"/>
            <w:shd w:val="clear" w:color="auto" w:fill="auto"/>
          </w:tcPr>
          <w:p w:rsidR="002A4B60" w:rsidRPr="00A2535E" w:rsidRDefault="002A4B60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2A4B60" w:rsidRPr="00A2535E" w:rsidRDefault="002A4B60" w:rsidP="0008740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คำอธิบาย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2096" w:type="dxa"/>
            <w:shd w:val="clear" w:color="auto" w:fill="auto"/>
          </w:tcPr>
          <w:p w:rsidR="002A4B60" w:rsidRPr="00A2535E" w:rsidRDefault="002A4B60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A4B60" w:rsidRPr="00A2535E" w:rsidTr="00087401">
        <w:tc>
          <w:tcPr>
            <w:tcW w:w="5707" w:type="dxa"/>
            <w:gridSpan w:val="3"/>
            <w:shd w:val="clear" w:color="auto" w:fill="auto"/>
          </w:tcPr>
          <w:p w:rsidR="002A4B60" w:rsidRPr="00A2535E" w:rsidRDefault="002A4B60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</w:t>
            </w:r>
            <w:r w:rsidRPr="002832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ภาษาไทยเพื่อการสื่อสาร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2A4B60" w:rsidRPr="00A2535E" w:rsidRDefault="002A4B60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๓๓๒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2A4B60" w:rsidRPr="00A2535E" w:rsidTr="00087401">
        <w:tc>
          <w:tcPr>
            <w:tcW w:w="5092" w:type="dxa"/>
            <w:gridSpan w:val="2"/>
            <w:shd w:val="clear" w:color="auto" w:fill="auto"/>
          </w:tcPr>
          <w:p w:rsidR="002A4B60" w:rsidRPr="00A2535E" w:rsidRDefault="002A4B60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รายวิชา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2A4B60" w:rsidRPr="00A2535E" w:rsidRDefault="002A4B60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</w:p>
        </w:tc>
      </w:tr>
      <w:tr w:rsidR="002A4B60" w:rsidRPr="00A2535E" w:rsidTr="00087401">
        <w:tc>
          <w:tcPr>
            <w:tcW w:w="5707" w:type="dxa"/>
            <w:gridSpan w:val="3"/>
            <w:shd w:val="clear" w:color="auto" w:fill="auto"/>
          </w:tcPr>
          <w:p w:rsidR="002A4B60" w:rsidRPr="00A2535E" w:rsidRDefault="002A4B60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2A4B60" w:rsidRPr="00A2535E" w:rsidRDefault="002A4B60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 ชั่วโมง/สัปดาห์</w:t>
            </w:r>
          </w:p>
        </w:tc>
      </w:tr>
    </w:tbl>
    <w:p w:rsidR="002A4B60" w:rsidRDefault="002A4B60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B4095" w:rsidRPr="00A2535E" w:rsidRDefault="005B4095" w:rsidP="00A2535E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2535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A2535E">
        <w:rPr>
          <w:rFonts w:ascii="TH SarabunIT๙" w:hAnsi="TH SarabunIT๙" w:cs="TH SarabunIT๙"/>
          <w:color w:val="000000"/>
          <w:sz w:val="32"/>
          <w:szCs w:val="32"/>
          <w:cs/>
        </w:rPr>
        <w:tab/>
        <w:t>ศึกษาการพูดเพื่อประชาสัมพันธ์ การกล่าวสุนทรพจน์ การกล่าวคำปราศรัย การทำหน้าที่พิธีกร  การพูดต่อหน้าประชุมชน และการโต้วาที</w:t>
      </w:r>
      <w:r w:rsidRPr="00A2535E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5B4095" w:rsidRPr="00A2535E" w:rsidRDefault="005B4095" w:rsidP="00A2535E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2535E">
        <w:rPr>
          <w:rFonts w:ascii="TH SarabunIT๙" w:hAnsi="TH SarabunIT๙" w:cs="TH SarabunIT๙"/>
          <w:color w:val="000000"/>
          <w:sz w:val="32"/>
          <w:szCs w:val="32"/>
          <w:cs/>
        </w:rPr>
        <w:tab/>
        <w:t>โดยใช้หลักการพูดเพื่อประชาสัมพันธ์ หลักการกล่าวสุนทรพจน์ หลักการกล่าวคำปราศรัย หลักการทำหน้าที่พิธีกร หลักการพูดต่อหน้าประชุมชน และหลักการโต้วาที</w:t>
      </w:r>
    </w:p>
    <w:p w:rsidR="009526F5" w:rsidRPr="00A2535E" w:rsidRDefault="005B4095" w:rsidP="00A2535E">
      <w:pPr>
        <w:tabs>
          <w:tab w:val="left" w:pos="-180"/>
          <w:tab w:val="left" w:pos="900"/>
        </w:tabs>
        <w:jc w:val="thaiDistribute"/>
        <w:rPr>
          <w:rFonts w:ascii="TH SarabunIT๙" w:eastAsia="AngsanaNew-Bold" w:hAnsi="TH SarabunIT๙" w:cs="TH SarabunIT๙"/>
          <w:sz w:val="32"/>
          <w:szCs w:val="32"/>
          <w:cs/>
        </w:rPr>
      </w:pPr>
      <w:r w:rsidRPr="00A2535E">
        <w:rPr>
          <w:rFonts w:ascii="TH SarabunIT๙" w:hAnsi="TH SarabunIT๙" w:cs="TH SarabunIT๙"/>
          <w:color w:val="000000"/>
          <w:sz w:val="32"/>
          <w:szCs w:val="32"/>
          <w:cs/>
        </w:rPr>
        <w:tab/>
        <w:t>เห็นคุณค่าและความสำคัญความรู้เกี่ยวกับการพูดเพื่อประชาสัมพันธ์ การกล่าวสุนทรพจน์ การกล่าวคำปราศรัย การทำหน้าที่พิธีกร  การพูดต่อหน้าประชุมชน การโต้วาที  และใช้เป็นเครื่องมือในการสื่อสารให้</w:t>
      </w:r>
      <w:proofErr w:type="spellStart"/>
      <w:r w:rsidRPr="00A2535E">
        <w:rPr>
          <w:rFonts w:ascii="TH SarabunIT๙" w:hAnsi="TH SarabunIT๙" w:cs="TH SarabunIT๙"/>
          <w:color w:val="000000"/>
          <w:sz w:val="32"/>
          <w:szCs w:val="32"/>
          <w:cs/>
        </w:rPr>
        <w:t>สัมฤทธิผล</w:t>
      </w:r>
      <w:proofErr w:type="spellEnd"/>
      <w:r w:rsidR="009526F5" w:rsidRPr="00A2535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9526F5" w:rsidRPr="00A2535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5B4095" w:rsidRPr="00A2535E" w:rsidRDefault="005B4095" w:rsidP="00A2535E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5B4095" w:rsidRPr="00A2535E" w:rsidRDefault="005B4095" w:rsidP="00A2535E">
      <w:pPr>
        <w:tabs>
          <w:tab w:val="left" w:pos="709"/>
        </w:tabs>
        <w:jc w:val="thaiDistribute"/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lang w:eastAsia="en-US"/>
        </w:rPr>
      </w:pPr>
      <w:r w:rsidRPr="00A2535E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  <w:lang w:eastAsia="en-US"/>
        </w:rPr>
        <w:t>จุดประสงค์การเรียนรู้</w:t>
      </w:r>
    </w:p>
    <w:p w:rsidR="00395F21" w:rsidRDefault="005B4095" w:rsidP="00A2535E">
      <w:pPr>
        <w:numPr>
          <w:ilvl w:val="0"/>
          <w:numId w:val="34"/>
        </w:num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2535E">
        <w:rPr>
          <w:rFonts w:ascii="TH SarabunIT๙" w:hAnsi="TH SarabunIT๙" w:cs="TH SarabunIT๙"/>
          <w:color w:val="000000"/>
          <w:sz w:val="32"/>
          <w:szCs w:val="32"/>
          <w:cs/>
        </w:rPr>
        <w:t>อภิปรายความรู้</w:t>
      </w:r>
      <w:r w:rsidR="00395F21"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และสามารถแสดงทักษะ</w:t>
      </w:r>
      <w:r w:rsidRPr="00A2535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เกี่ยวกับการประชาสัมพันธ์ </w:t>
      </w:r>
      <w:r w:rsidR="00A92CAC" w:rsidRPr="00A2535E">
        <w:rPr>
          <w:rFonts w:ascii="TH SarabunIT๙" w:hAnsi="TH SarabunIT๙" w:cs="TH SarabunIT๙"/>
          <w:color w:val="000000"/>
          <w:sz w:val="32"/>
          <w:szCs w:val="32"/>
          <w:cs/>
        </w:rPr>
        <w:t>(ท</w:t>
      </w:r>
      <w:r w:rsidR="00A92CAC" w:rsidRPr="00A2535E"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="00A92CAC" w:rsidRPr="00A2535E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A92CAC" w:rsidRPr="00A2535E">
        <w:rPr>
          <w:rFonts w:ascii="TH SarabunIT๙" w:hAnsi="TH SarabunIT๙" w:cs="TH SarabunIT๙"/>
          <w:color w:val="000000"/>
          <w:sz w:val="32"/>
          <w:szCs w:val="32"/>
        </w:rPr>
        <w:t>1</w:t>
      </w:r>
      <w:r w:rsidR="00A92CAC" w:rsidRPr="00A2535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ม</w:t>
      </w:r>
      <w:r w:rsidR="00A92CAC" w:rsidRPr="00A2535E">
        <w:rPr>
          <w:rFonts w:ascii="TH SarabunIT๙" w:hAnsi="TH SarabunIT๙" w:cs="TH SarabunIT๙"/>
          <w:color w:val="000000"/>
          <w:sz w:val="32"/>
          <w:szCs w:val="32"/>
        </w:rPr>
        <w:t>4</w:t>
      </w:r>
      <w:r w:rsidR="00A92CAC" w:rsidRPr="00A2535E">
        <w:rPr>
          <w:rFonts w:ascii="TH SarabunIT๙" w:hAnsi="TH SarabunIT๙" w:cs="TH SarabunIT๙"/>
          <w:color w:val="000000"/>
          <w:sz w:val="32"/>
          <w:szCs w:val="32"/>
          <w:cs/>
        </w:rPr>
        <w:t>-</w:t>
      </w:r>
      <w:r w:rsidR="00A92CAC" w:rsidRPr="00A2535E">
        <w:rPr>
          <w:rFonts w:ascii="TH SarabunIT๙" w:hAnsi="TH SarabunIT๙" w:cs="TH SarabunIT๙"/>
          <w:color w:val="000000"/>
          <w:sz w:val="32"/>
          <w:szCs w:val="32"/>
        </w:rPr>
        <w:t>6</w:t>
      </w:r>
      <w:r w:rsidR="00A92CAC" w:rsidRPr="00A2535E">
        <w:rPr>
          <w:rFonts w:ascii="TH SarabunIT๙" w:hAnsi="TH SarabunIT๙" w:cs="TH SarabunIT๙"/>
          <w:color w:val="000000"/>
          <w:sz w:val="32"/>
          <w:szCs w:val="32"/>
          <w:cs/>
        </w:rPr>
        <w:t>/</w:t>
      </w:r>
      <w:r w:rsidR="00A92CAC" w:rsidRPr="00A2535E">
        <w:rPr>
          <w:rFonts w:ascii="TH SarabunIT๙" w:hAnsi="TH SarabunIT๙" w:cs="TH SarabunIT๙"/>
          <w:color w:val="000000"/>
          <w:sz w:val="32"/>
          <w:szCs w:val="32"/>
        </w:rPr>
        <w:t>5</w:t>
      </w:r>
      <w:r w:rsidR="00A92CAC" w:rsidRPr="00A2535E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92CAC" w:rsidRDefault="00395F21" w:rsidP="00A2535E">
      <w:pPr>
        <w:numPr>
          <w:ilvl w:val="0"/>
          <w:numId w:val="34"/>
        </w:num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2535E">
        <w:rPr>
          <w:rFonts w:ascii="TH SarabunIT๙" w:hAnsi="TH SarabunIT๙" w:cs="TH SarabunIT๙"/>
          <w:color w:val="000000"/>
          <w:sz w:val="32"/>
          <w:szCs w:val="32"/>
          <w:cs/>
        </w:rPr>
        <w:t>อภิปรายความรู้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และสามารถแสดงทักษะ</w:t>
      </w:r>
      <w:r w:rsidRPr="00A2535E">
        <w:rPr>
          <w:rFonts w:ascii="TH SarabunIT๙" w:hAnsi="TH SarabunIT๙" w:cs="TH SarabunIT๙"/>
          <w:color w:val="000000"/>
          <w:sz w:val="32"/>
          <w:szCs w:val="32"/>
          <w:cs/>
        </w:rPr>
        <w:t>เกี่ยวกับ</w:t>
      </w:r>
      <w:r w:rsidR="005B4095" w:rsidRPr="00A2535E">
        <w:rPr>
          <w:rFonts w:ascii="TH SarabunIT๙" w:hAnsi="TH SarabunIT๙" w:cs="TH SarabunIT๙"/>
          <w:color w:val="000000"/>
          <w:sz w:val="32"/>
          <w:szCs w:val="32"/>
          <w:cs/>
        </w:rPr>
        <w:t>การกล่าวสุนทรพจน์ การกล่าวคำปราศรัย</w:t>
      </w:r>
      <w:r w:rsidR="00A92CAC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</w:t>
      </w:r>
      <w:r w:rsidR="00A92CAC" w:rsidRPr="00A2535E">
        <w:rPr>
          <w:rFonts w:ascii="TH SarabunIT๙" w:hAnsi="TH SarabunIT๙" w:cs="TH SarabunIT๙"/>
          <w:color w:val="000000"/>
          <w:sz w:val="32"/>
          <w:szCs w:val="32"/>
          <w:cs/>
        </w:rPr>
        <w:t>(ท</w:t>
      </w:r>
      <w:r w:rsidR="00A92CAC" w:rsidRPr="00A2535E"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="00A92CAC" w:rsidRPr="00A2535E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A92CAC" w:rsidRPr="00A2535E">
        <w:rPr>
          <w:rFonts w:ascii="TH SarabunIT๙" w:hAnsi="TH SarabunIT๙" w:cs="TH SarabunIT๙"/>
          <w:color w:val="000000"/>
          <w:sz w:val="32"/>
          <w:szCs w:val="32"/>
        </w:rPr>
        <w:t>1</w:t>
      </w:r>
      <w:r w:rsidR="00A92CAC" w:rsidRPr="00A2535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ม</w:t>
      </w:r>
      <w:r w:rsidR="00A92CAC" w:rsidRPr="00A2535E">
        <w:rPr>
          <w:rFonts w:ascii="TH SarabunIT๙" w:hAnsi="TH SarabunIT๙" w:cs="TH SarabunIT๙"/>
          <w:color w:val="000000"/>
          <w:sz w:val="32"/>
          <w:szCs w:val="32"/>
        </w:rPr>
        <w:t>4</w:t>
      </w:r>
      <w:r w:rsidR="00A92CAC" w:rsidRPr="00A2535E">
        <w:rPr>
          <w:rFonts w:ascii="TH SarabunIT๙" w:hAnsi="TH SarabunIT๙" w:cs="TH SarabunIT๙"/>
          <w:color w:val="000000"/>
          <w:sz w:val="32"/>
          <w:szCs w:val="32"/>
          <w:cs/>
        </w:rPr>
        <w:t>-</w:t>
      </w:r>
      <w:r w:rsidR="00A92CAC" w:rsidRPr="00A2535E">
        <w:rPr>
          <w:rFonts w:ascii="TH SarabunIT๙" w:hAnsi="TH SarabunIT๙" w:cs="TH SarabunIT๙"/>
          <w:color w:val="000000"/>
          <w:sz w:val="32"/>
          <w:szCs w:val="32"/>
        </w:rPr>
        <w:t>6</w:t>
      </w:r>
      <w:r w:rsidR="00A92CAC" w:rsidRPr="00A2535E">
        <w:rPr>
          <w:rFonts w:ascii="TH SarabunIT๙" w:hAnsi="TH SarabunIT๙" w:cs="TH SarabunIT๙"/>
          <w:color w:val="000000"/>
          <w:sz w:val="32"/>
          <w:szCs w:val="32"/>
          <w:cs/>
        </w:rPr>
        <w:t>/</w:t>
      </w:r>
      <w:r w:rsidR="00A92CAC" w:rsidRPr="00A2535E">
        <w:rPr>
          <w:rFonts w:ascii="TH SarabunIT๙" w:hAnsi="TH SarabunIT๙" w:cs="TH SarabunIT๙"/>
          <w:color w:val="000000"/>
          <w:sz w:val="32"/>
          <w:szCs w:val="32"/>
        </w:rPr>
        <w:t>5</w:t>
      </w:r>
      <w:r w:rsidR="00A92CAC" w:rsidRPr="00A2535E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92CAC" w:rsidRDefault="00A92CAC" w:rsidP="00A2535E">
      <w:pPr>
        <w:numPr>
          <w:ilvl w:val="0"/>
          <w:numId w:val="34"/>
        </w:num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2535E">
        <w:rPr>
          <w:rFonts w:ascii="TH SarabunIT๙" w:hAnsi="TH SarabunIT๙" w:cs="TH SarabunIT๙"/>
          <w:color w:val="000000"/>
          <w:sz w:val="32"/>
          <w:szCs w:val="32"/>
          <w:cs/>
        </w:rPr>
        <w:t>อภิปรายความรู้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และสามารถแสดงทักษะ</w:t>
      </w:r>
      <w:r w:rsidRPr="00A2535E">
        <w:rPr>
          <w:rFonts w:ascii="TH SarabunIT๙" w:hAnsi="TH SarabunIT๙" w:cs="TH SarabunIT๙"/>
          <w:color w:val="000000"/>
          <w:sz w:val="32"/>
          <w:szCs w:val="32"/>
          <w:cs/>
        </w:rPr>
        <w:t>เกี่ยวกับ</w:t>
      </w:r>
      <w:r w:rsidR="005B4095" w:rsidRPr="00A2535E">
        <w:rPr>
          <w:rFonts w:ascii="TH SarabunIT๙" w:hAnsi="TH SarabunIT๙" w:cs="TH SarabunIT๙"/>
          <w:color w:val="000000"/>
          <w:sz w:val="32"/>
          <w:szCs w:val="32"/>
          <w:cs/>
        </w:rPr>
        <w:t>การทำหน้าที่พิธีกร การพูดต่อหน้า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ที่ประชุมและ</w:t>
      </w:r>
      <w:r w:rsidR="005B4095" w:rsidRPr="00A2535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ชุมชน </w:t>
      </w:r>
      <w:r w:rsidRPr="00A2535E">
        <w:rPr>
          <w:rFonts w:ascii="TH SarabunIT๙" w:hAnsi="TH SarabunIT๙" w:cs="TH SarabunIT๙"/>
          <w:color w:val="000000"/>
          <w:sz w:val="32"/>
          <w:szCs w:val="32"/>
          <w:cs/>
        </w:rPr>
        <w:t>(ท</w:t>
      </w:r>
      <w:r w:rsidRPr="00A2535E"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Pr="00A2535E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Pr="00A2535E">
        <w:rPr>
          <w:rFonts w:ascii="TH SarabunIT๙" w:hAnsi="TH SarabunIT๙" w:cs="TH SarabunIT๙"/>
          <w:color w:val="000000"/>
          <w:sz w:val="32"/>
          <w:szCs w:val="32"/>
        </w:rPr>
        <w:t>1</w:t>
      </w:r>
      <w:r w:rsidRPr="00A2535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ม</w:t>
      </w:r>
      <w:r w:rsidRPr="00A2535E">
        <w:rPr>
          <w:rFonts w:ascii="TH SarabunIT๙" w:hAnsi="TH SarabunIT๙" w:cs="TH SarabunIT๙"/>
          <w:color w:val="000000"/>
          <w:sz w:val="32"/>
          <w:szCs w:val="32"/>
        </w:rPr>
        <w:t>4</w:t>
      </w:r>
      <w:r w:rsidRPr="00A2535E">
        <w:rPr>
          <w:rFonts w:ascii="TH SarabunIT๙" w:hAnsi="TH SarabunIT๙" w:cs="TH SarabunIT๙"/>
          <w:color w:val="000000"/>
          <w:sz w:val="32"/>
          <w:szCs w:val="32"/>
          <w:cs/>
        </w:rPr>
        <w:t>-</w:t>
      </w:r>
      <w:r w:rsidRPr="00A2535E">
        <w:rPr>
          <w:rFonts w:ascii="TH SarabunIT๙" w:hAnsi="TH SarabunIT๙" w:cs="TH SarabunIT๙"/>
          <w:color w:val="000000"/>
          <w:sz w:val="32"/>
          <w:szCs w:val="32"/>
        </w:rPr>
        <w:t>6</w:t>
      </w:r>
      <w:r w:rsidRPr="00A2535E">
        <w:rPr>
          <w:rFonts w:ascii="TH SarabunIT๙" w:hAnsi="TH SarabunIT๙" w:cs="TH SarabunIT๙"/>
          <w:color w:val="000000"/>
          <w:sz w:val="32"/>
          <w:szCs w:val="32"/>
          <w:cs/>
        </w:rPr>
        <w:t>/</w:t>
      </w:r>
      <w:r w:rsidRPr="00A2535E">
        <w:rPr>
          <w:rFonts w:ascii="TH SarabunIT๙" w:hAnsi="TH SarabunIT๙" w:cs="TH SarabunIT๙"/>
          <w:color w:val="000000"/>
          <w:sz w:val="32"/>
          <w:szCs w:val="32"/>
        </w:rPr>
        <w:t>5</w:t>
      </w:r>
      <w:r w:rsidRPr="00A2535E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5B4095" w:rsidRPr="00A2535E" w:rsidRDefault="00A92CAC" w:rsidP="00A2535E">
      <w:pPr>
        <w:numPr>
          <w:ilvl w:val="0"/>
          <w:numId w:val="34"/>
        </w:num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A2535E">
        <w:rPr>
          <w:rFonts w:ascii="TH SarabunIT๙" w:hAnsi="TH SarabunIT๙" w:cs="TH SarabunIT๙"/>
          <w:color w:val="000000"/>
          <w:sz w:val="32"/>
          <w:szCs w:val="32"/>
          <w:cs/>
        </w:rPr>
        <w:t>อภิปรายความรู้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และสามารถแสดงทักษะ</w:t>
      </w:r>
      <w:r w:rsidRPr="00A2535E">
        <w:rPr>
          <w:rFonts w:ascii="TH SarabunIT๙" w:hAnsi="TH SarabunIT๙" w:cs="TH SarabunIT๙"/>
          <w:color w:val="000000"/>
          <w:sz w:val="32"/>
          <w:szCs w:val="32"/>
          <w:cs/>
        </w:rPr>
        <w:t>เกี่ยวกับ</w:t>
      </w:r>
      <w:r w:rsidR="005B4095" w:rsidRPr="00A2535E">
        <w:rPr>
          <w:rFonts w:ascii="TH SarabunIT๙" w:hAnsi="TH SarabunIT๙" w:cs="TH SarabunIT๙"/>
          <w:color w:val="000000"/>
          <w:sz w:val="32"/>
          <w:szCs w:val="32"/>
          <w:cs/>
        </w:rPr>
        <w:t>การโต้วาที (ท</w:t>
      </w:r>
      <w:r w:rsidR="005B4095" w:rsidRPr="00A2535E"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="005B4095" w:rsidRPr="00A2535E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5B4095" w:rsidRPr="00A2535E">
        <w:rPr>
          <w:rFonts w:ascii="TH SarabunIT๙" w:hAnsi="TH SarabunIT๙" w:cs="TH SarabunIT๙"/>
          <w:color w:val="000000"/>
          <w:sz w:val="32"/>
          <w:szCs w:val="32"/>
        </w:rPr>
        <w:t>1</w:t>
      </w:r>
      <w:r w:rsidR="005B4095" w:rsidRPr="00A2535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ม</w:t>
      </w:r>
      <w:r w:rsidR="005B4095" w:rsidRPr="00A2535E">
        <w:rPr>
          <w:rFonts w:ascii="TH SarabunIT๙" w:hAnsi="TH SarabunIT๙" w:cs="TH SarabunIT๙"/>
          <w:color w:val="000000"/>
          <w:sz w:val="32"/>
          <w:szCs w:val="32"/>
        </w:rPr>
        <w:t>4</w:t>
      </w:r>
      <w:r w:rsidR="005B4095" w:rsidRPr="00A2535E">
        <w:rPr>
          <w:rFonts w:ascii="TH SarabunIT๙" w:hAnsi="TH SarabunIT๙" w:cs="TH SarabunIT๙"/>
          <w:color w:val="000000"/>
          <w:sz w:val="32"/>
          <w:szCs w:val="32"/>
          <w:cs/>
        </w:rPr>
        <w:t>-</w:t>
      </w:r>
      <w:r w:rsidR="005B4095" w:rsidRPr="00A2535E">
        <w:rPr>
          <w:rFonts w:ascii="TH SarabunIT๙" w:hAnsi="TH SarabunIT๙" w:cs="TH SarabunIT๙"/>
          <w:color w:val="000000"/>
          <w:sz w:val="32"/>
          <w:szCs w:val="32"/>
        </w:rPr>
        <w:t>6</w:t>
      </w:r>
      <w:r w:rsidR="005B4095" w:rsidRPr="00A2535E">
        <w:rPr>
          <w:rFonts w:ascii="TH SarabunIT๙" w:hAnsi="TH SarabunIT๙" w:cs="TH SarabunIT๙"/>
          <w:color w:val="000000"/>
          <w:sz w:val="32"/>
          <w:szCs w:val="32"/>
          <w:cs/>
        </w:rPr>
        <w:t>/</w:t>
      </w:r>
      <w:r w:rsidR="005B4095" w:rsidRPr="00A2535E">
        <w:rPr>
          <w:rFonts w:ascii="TH SarabunIT๙" w:hAnsi="TH SarabunIT๙" w:cs="TH SarabunIT๙"/>
          <w:color w:val="000000"/>
          <w:sz w:val="32"/>
          <w:szCs w:val="32"/>
        </w:rPr>
        <w:t>5</w:t>
      </w:r>
      <w:r w:rsidR="005B4095" w:rsidRPr="00A2535E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5B4095" w:rsidRPr="00A2535E" w:rsidRDefault="005B4095" w:rsidP="00A2535E">
      <w:pPr>
        <w:tabs>
          <w:tab w:val="left" w:pos="720"/>
        </w:tabs>
        <w:jc w:val="thaiDistribute"/>
        <w:rPr>
          <w:rFonts w:ascii="TH SarabunIT๙" w:eastAsia="Calibri" w:hAnsi="TH SarabunIT๙" w:cs="TH SarabunIT๙"/>
          <w:color w:val="000000"/>
          <w:sz w:val="32"/>
          <w:szCs w:val="3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47"/>
        <w:gridCol w:w="627"/>
        <w:gridCol w:w="964"/>
        <w:gridCol w:w="1194"/>
        <w:gridCol w:w="596"/>
        <w:gridCol w:w="2418"/>
        <w:gridCol w:w="1416"/>
      </w:tblGrid>
      <w:tr w:rsidR="005B4095" w:rsidRPr="00A2535E" w:rsidTr="00395F21">
        <w:tc>
          <w:tcPr>
            <w:tcW w:w="8362" w:type="dxa"/>
            <w:gridSpan w:val="7"/>
            <w:shd w:val="clear" w:color="auto" w:fill="auto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5B4095" w:rsidRPr="00A2535E" w:rsidTr="00395F21">
        <w:tc>
          <w:tcPr>
            <w:tcW w:w="1147" w:type="dxa"/>
            <w:shd w:val="clear" w:color="auto" w:fill="auto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auto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64" w:type="dxa"/>
            <w:shd w:val="clear" w:color="auto" w:fill="auto"/>
          </w:tcPr>
          <w:p w:rsidR="005B4095" w:rsidRPr="00A2535E" w:rsidRDefault="0049526E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94" w:type="dxa"/>
            <w:shd w:val="clear" w:color="auto" w:fill="auto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6" w:type="dxa"/>
            <w:shd w:val="clear" w:color="auto" w:fill="auto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</w:t>
            </w:r>
          </w:p>
        </w:tc>
        <w:tc>
          <w:tcPr>
            <w:tcW w:w="2418" w:type="dxa"/>
            <w:shd w:val="clear" w:color="auto" w:fill="auto"/>
          </w:tcPr>
          <w:p w:rsidR="005B4095" w:rsidRPr="00A2535E" w:rsidRDefault="0049526E" w:rsidP="00395F21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  <w:r w:rsidR="00395F2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</w:t>
            </w:r>
            <w:r w:rsidR="00395F21"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1416" w:type="dxa"/>
            <w:shd w:val="clear" w:color="auto" w:fill="auto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5B4095" w:rsidRPr="00A2535E" w:rsidTr="00395F21">
        <w:tc>
          <w:tcPr>
            <w:tcW w:w="1147" w:type="dxa"/>
            <w:shd w:val="clear" w:color="auto" w:fill="auto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auto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64" w:type="dxa"/>
            <w:shd w:val="clear" w:color="auto" w:fill="auto"/>
          </w:tcPr>
          <w:p w:rsidR="005B4095" w:rsidRPr="00A2535E" w:rsidRDefault="0049526E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94" w:type="dxa"/>
            <w:shd w:val="clear" w:color="auto" w:fill="auto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6" w:type="dxa"/>
            <w:shd w:val="clear" w:color="auto" w:fill="auto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</w:t>
            </w:r>
          </w:p>
        </w:tc>
        <w:tc>
          <w:tcPr>
            <w:tcW w:w="2418" w:type="dxa"/>
            <w:shd w:val="clear" w:color="auto" w:fill="auto"/>
          </w:tcPr>
          <w:p w:rsidR="005B4095" w:rsidRPr="00A2535E" w:rsidRDefault="0049526E" w:rsidP="00395F21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36</w:t>
            </w:r>
            <w:r w:rsidR="00395F2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="00395F21"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6" w:type="dxa"/>
            <w:vMerge w:val="restart"/>
            <w:shd w:val="clear" w:color="auto" w:fill="auto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B4095" w:rsidRPr="00A2535E" w:rsidTr="00395F21">
        <w:tc>
          <w:tcPr>
            <w:tcW w:w="6946" w:type="dxa"/>
            <w:gridSpan w:val="6"/>
            <w:shd w:val="clear" w:color="auto" w:fill="auto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</w:tbl>
    <w:p w:rsidR="005B4095" w:rsidRPr="00A2535E" w:rsidRDefault="005B409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B4095" w:rsidRPr="00A2535E" w:rsidRDefault="005B409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B4095" w:rsidRPr="00A2535E" w:rsidRDefault="005B4095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37C78" w:rsidRPr="00A2535E" w:rsidRDefault="00237C7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37C78" w:rsidRPr="00A2535E" w:rsidRDefault="00237C7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37C78" w:rsidRPr="00A2535E" w:rsidRDefault="00237C7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37C78" w:rsidRDefault="00237C78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610FC" w:rsidRDefault="001610FC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610FC" w:rsidRDefault="001610FC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610FC" w:rsidRDefault="001610FC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610FC" w:rsidRDefault="001610FC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610FC" w:rsidRDefault="001610FC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8"/>
        <w:gridCol w:w="2994"/>
        <w:gridCol w:w="615"/>
        <w:gridCol w:w="559"/>
        <w:gridCol w:w="2096"/>
      </w:tblGrid>
      <w:tr w:rsidR="001610FC" w:rsidRPr="00A2535E" w:rsidTr="00087401">
        <w:tc>
          <w:tcPr>
            <w:tcW w:w="2098" w:type="dxa"/>
            <w:shd w:val="clear" w:color="auto" w:fill="auto"/>
          </w:tcPr>
          <w:p w:rsidR="001610FC" w:rsidRPr="00A2535E" w:rsidRDefault="001610FC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68" w:type="dxa"/>
            <w:gridSpan w:val="3"/>
            <w:shd w:val="clear" w:color="auto" w:fill="auto"/>
          </w:tcPr>
          <w:p w:rsidR="001610FC" w:rsidRPr="00A2535E" w:rsidRDefault="001610FC" w:rsidP="0008740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โครงสร้างรายวิชา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2096" w:type="dxa"/>
            <w:shd w:val="clear" w:color="auto" w:fill="auto"/>
          </w:tcPr>
          <w:p w:rsidR="001610FC" w:rsidRPr="00A2535E" w:rsidRDefault="001610FC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10FC" w:rsidRPr="00A2535E" w:rsidTr="00087401">
        <w:tc>
          <w:tcPr>
            <w:tcW w:w="5707" w:type="dxa"/>
            <w:gridSpan w:val="3"/>
            <w:shd w:val="clear" w:color="auto" w:fill="auto"/>
          </w:tcPr>
          <w:p w:rsidR="001610FC" w:rsidRPr="00A2535E" w:rsidRDefault="001610FC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</w:t>
            </w:r>
            <w:r w:rsidRPr="002832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ภาษาไทยเพื่อการสื่อสาร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1610FC" w:rsidRPr="00A2535E" w:rsidRDefault="001610FC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 ท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๓๓๒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1610FC" w:rsidRPr="00A2535E" w:rsidTr="00087401">
        <w:tc>
          <w:tcPr>
            <w:tcW w:w="5092" w:type="dxa"/>
            <w:gridSpan w:val="2"/>
            <w:shd w:val="clear" w:color="auto" w:fill="auto"/>
          </w:tcPr>
          <w:p w:rsidR="001610FC" w:rsidRPr="00A2535E" w:rsidRDefault="001610FC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รายวิชา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270" w:type="dxa"/>
            <w:gridSpan w:val="3"/>
            <w:shd w:val="clear" w:color="auto" w:fill="auto"/>
          </w:tcPr>
          <w:p w:rsidR="001610FC" w:rsidRPr="00A2535E" w:rsidRDefault="001610FC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</w:p>
        </w:tc>
      </w:tr>
      <w:tr w:rsidR="001610FC" w:rsidRPr="00A2535E" w:rsidTr="00087401">
        <w:tc>
          <w:tcPr>
            <w:tcW w:w="5707" w:type="dxa"/>
            <w:gridSpan w:val="3"/>
            <w:shd w:val="clear" w:color="auto" w:fill="auto"/>
          </w:tcPr>
          <w:p w:rsidR="001610FC" w:rsidRPr="00A2535E" w:rsidRDefault="001610FC" w:rsidP="000874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2655" w:type="dxa"/>
            <w:gridSpan w:val="2"/>
            <w:shd w:val="clear" w:color="auto" w:fill="auto"/>
          </w:tcPr>
          <w:p w:rsidR="001610FC" w:rsidRPr="00A2535E" w:rsidRDefault="001610FC" w:rsidP="000874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A253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 ชั่วโมง/สัปดาห์</w:t>
            </w:r>
          </w:p>
        </w:tc>
      </w:tr>
    </w:tbl>
    <w:p w:rsidR="001610FC" w:rsidRPr="00A2535E" w:rsidRDefault="001610FC" w:rsidP="00A2535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045"/>
        <w:gridCol w:w="3524"/>
        <w:gridCol w:w="1147"/>
      </w:tblGrid>
      <w:tr w:rsidR="005B4095" w:rsidRPr="00A2535E" w:rsidTr="001610FC">
        <w:tc>
          <w:tcPr>
            <w:tcW w:w="3681" w:type="dxa"/>
            <w:gridSpan w:val="2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3524" w:type="dxa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47" w:type="dxa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เวลาเรียน</w:t>
            </w:r>
          </w:p>
        </w:tc>
      </w:tr>
      <w:tr w:rsidR="005B4095" w:rsidRPr="00A2535E" w:rsidTr="001610FC">
        <w:tc>
          <w:tcPr>
            <w:tcW w:w="636" w:type="dxa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045" w:type="dxa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การประชาสัมพันธ์</w:t>
            </w:r>
          </w:p>
        </w:tc>
        <w:tc>
          <w:tcPr>
            <w:tcW w:w="3524" w:type="dxa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ท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47" w:type="dxa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</w:tr>
      <w:tr w:rsidR="005B4095" w:rsidRPr="00A2535E" w:rsidTr="001610FC">
        <w:tc>
          <w:tcPr>
            <w:tcW w:w="636" w:type="dxa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045" w:type="dxa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</w:rPr>
              <w:t>การกล่าวสุนทรพจน์</w:t>
            </w:r>
          </w:p>
        </w:tc>
        <w:tc>
          <w:tcPr>
            <w:tcW w:w="3524" w:type="dxa"/>
          </w:tcPr>
          <w:p w:rsidR="005B4095" w:rsidRPr="00A2535E" w:rsidRDefault="005B4095" w:rsidP="00A253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ท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47" w:type="dxa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</w:tr>
      <w:tr w:rsidR="005B4095" w:rsidRPr="00A2535E" w:rsidTr="001610FC">
        <w:tc>
          <w:tcPr>
            <w:tcW w:w="636" w:type="dxa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3045" w:type="dxa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</w:rPr>
              <w:t>การกล่าวคำปราศรัย</w:t>
            </w:r>
          </w:p>
        </w:tc>
        <w:tc>
          <w:tcPr>
            <w:tcW w:w="3524" w:type="dxa"/>
          </w:tcPr>
          <w:p w:rsidR="005B4095" w:rsidRPr="00A2535E" w:rsidRDefault="005B4095" w:rsidP="00A253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ท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47" w:type="dxa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</w:tr>
      <w:tr w:rsidR="005B4095" w:rsidRPr="00A2535E" w:rsidTr="001610FC">
        <w:tc>
          <w:tcPr>
            <w:tcW w:w="636" w:type="dxa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3045" w:type="dxa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</w:rPr>
              <w:t>การทำหน้าที่พิธีกร</w:t>
            </w:r>
          </w:p>
        </w:tc>
        <w:tc>
          <w:tcPr>
            <w:tcW w:w="3524" w:type="dxa"/>
          </w:tcPr>
          <w:p w:rsidR="005B4095" w:rsidRPr="00A2535E" w:rsidRDefault="005B4095" w:rsidP="00A253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ท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47" w:type="dxa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</w:tr>
      <w:tr w:rsidR="005B4095" w:rsidRPr="00A2535E" w:rsidTr="001610FC">
        <w:tc>
          <w:tcPr>
            <w:tcW w:w="636" w:type="dxa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3045" w:type="dxa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</w:rPr>
              <w:t>การพูดต่อหน้า</w:t>
            </w:r>
            <w:r w:rsidR="001610FC"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</w:rPr>
              <w:t>ที่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</w:rPr>
              <w:t>ประชุม</w:t>
            </w:r>
            <w:r w:rsidR="001610FC"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</w:rPr>
              <w:t>และชุม</w:t>
            </w: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</w:rPr>
              <w:t>ชน</w:t>
            </w:r>
          </w:p>
        </w:tc>
        <w:tc>
          <w:tcPr>
            <w:tcW w:w="3524" w:type="dxa"/>
          </w:tcPr>
          <w:p w:rsidR="005B4095" w:rsidRPr="00A2535E" w:rsidRDefault="005B4095" w:rsidP="00A253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ท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47" w:type="dxa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</w:tr>
      <w:tr w:rsidR="005B4095" w:rsidRPr="00A2535E" w:rsidTr="001610FC">
        <w:tc>
          <w:tcPr>
            <w:tcW w:w="636" w:type="dxa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3045" w:type="dxa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2535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</w:rPr>
              <w:t>การโต้วาที</w:t>
            </w:r>
          </w:p>
        </w:tc>
        <w:tc>
          <w:tcPr>
            <w:tcW w:w="3524" w:type="dxa"/>
          </w:tcPr>
          <w:p w:rsidR="005B4095" w:rsidRPr="00A2535E" w:rsidRDefault="005B4095" w:rsidP="00A253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มฐ</w:t>
            </w:r>
            <w:proofErr w:type="spellEnd"/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ท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ม.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/</w:t>
            </w: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47" w:type="dxa"/>
          </w:tcPr>
          <w:p w:rsidR="005B4095" w:rsidRPr="00A2535E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253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</w:tr>
      <w:tr w:rsidR="005B4095" w:rsidRPr="00A2535E" w:rsidTr="001610FC">
        <w:tc>
          <w:tcPr>
            <w:tcW w:w="3681" w:type="dxa"/>
            <w:gridSpan w:val="2"/>
          </w:tcPr>
          <w:p w:rsidR="005B4095" w:rsidRPr="001610FC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610F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3524" w:type="dxa"/>
          </w:tcPr>
          <w:p w:rsidR="005B4095" w:rsidRPr="001610FC" w:rsidRDefault="0049526E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10F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47" w:type="dxa"/>
          </w:tcPr>
          <w:p w:rsidR="005B4095" w:rsidRPr="001610FC" w:rsidRDefault="005B4095" w:rsidP="00A2535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610F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40</w:t>
            </w:r>
          </w:p>
        </w:tc>
      </w:tr>
    </w:tbl>
    <w:p w:rsidR="005B4095" w:rsidRPr="00A2535E" w:rsidRDefault="005B4095" w:rsidP="001610FC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5B4095" w:rsidRPr="00A2535E" w:rsidSect="00895B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560" w:right="1418" w:bottom="1418" w:left="2126" w:header="851" w:footer="720" w:gutter="0"/>
      <w:pgNumType w:start="54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64AC" w:rsidRDefault="005264AC">
      <w:r>
        <w:separator/>
      </w:r>
    </w:p>
  </w:endnote>
  <w:endnote w:type="continuationSeparator" w:id="0">
    <w:p w:rsidR="005264AC" w:rsidRDefault="0052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6FC" w:rsidRDefault="00B846FC" w:rsidP="00BA7D4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846FC" w:rsidRDefault="00B846FC" w:rsidP="00BA7D4E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6FC" w:rsidRDefault="00B846FC" w:rsidP="00BA7D4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64AC" w:rsidRDefault="005264AC">
      <w:r>
        <w:separator/>
      </w:r>
    </w:p>
  </w:footnote>
  <w:footnote w:type="continuationSeparator" w:id="0">
    <w:p w:rsidR="005264AC" w:rsidRDefault="005264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6FC" w:rsidRDefault="00B846FC" w:rsidP="00BA7D4E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846FC" w:rsidRDefault="00B846FC" w:rsidP="00A55BD7">
    <w:pPr>
      <w:pStyle w:val="a7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6FC" w:rsidRPr="00CD47C5" w:rsidRDefault="00B846FC">
    <w:pPr>
      <w:pStyle w:val="a7"/>
      <w:jc w:val="right"/>
      <w:rPr>
        <w:rFonts w:ascii="TH SarabunIT๙" w:hAnsi="TH SarabunIT๙" w:cs="TH SarabunIT๙"/>
        <w:sz w:val="32"/>
        <w:szCs w:val="32"/>
      </w:rPr>
    </w:pPr>
    <w:r w:rsidRPr="00CD47C5">
      <w:rPr>
        <w:rFonts w:ascii="TH SarabunIT๙" w:hAnsi="TH SarabunIT๙" w:cs="TH SarabunIT๙"/>
        <w:sz w:val="32"/>
        <w:szCs w:val="32"/>
      </w:rPr>
      <w:fldChar w:fldCharType="begin"/>
    </w:r>
    <w:r w:rsidRPr="00CD47C5">
      <w:rPr>
        <w:rFonts w:ascii="TH SarabunIT๙" w:hAnsi="TH SarabunIT๙" w:cs="TH SarabunIT๙"/>
        <w:sz w:val="32"/>
        <w:szCs w:val="32"/>
      </w:rPr>
      <w:instrText>PAGE   \</w:instrText>
    </w:r>
    <w:r w:rsidRPr="00CD47C5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CD47C5">
      <w:rPr>
        <w:rFonts w:ascii="TH SarabunIT๙" w:hAnsi="TH SarabunIT๙" w:cs="TH SarabunIT๙"/>
        <w:sz w:val="32"/>
        <w:szCs w:val="32"/>
      </w:rPr>
      <w:instrText>MERGEFORMAT</w:instrText>
    </w:r>
    <w:r w:rsidRPr="00CD47C5">
      <w:rPr>
        <w:rFonts w:ascii="TH SarabunIT๙" w:hAnsi="TH SarabunIT๙" w:cs="TH SarabunIT๙"/>
        <w:sz w:val="32"/>
        <w:szCs w:val="32"/>
      </w:rPr>
      <w:fldChar w:fldCharType="separate"/>
    </w:r>
    <w:r w:rsidR="001610FC" w:rsidRPr="001610FC">
      <w:rPr>
        <w:rFonts w:ascii="TH SarabunIT๙" w:hAnsi="TH SarabunIT๙" w:cs="TH SarabunIT๙"/>
        <w:noProof/>
        <w:sz w:val="32"/>
        <w:szCs w:val="32"/>
        <w:lang w:val="th-TH"/>
      </w:rPr>
      <w:t>65</w:t>
    </w:r>
    <w:r w:rsidRPr="00CD47C5">
      <w:rPr>
        <w:rFonts w:ascii="TH SarabunIT๙" w:hAnsi="TH SarabunIT๙" w:cs="TH SarabunIT๙"/>
        <w:sz w:val="32"/>
        <w:szCs w:val="32"/>
      </w:rPr>
      <w:fldChar w:fldCharType="end"/>
    </w:r>
  </w:p>
  <w:p w:rsidR="00B846FC" w:rsidRPr="00CD47C5" w:rsidRDefault="00B846FC" w:rsidP="00A55BD7">
    <w:pPr>
      <w:pStyle w:val="a7"/>
      <w:ind w:right="360" w:firstLine="360"/>
      <w:rPr>
        <w:rFonts w:ascii="TH SarabunIT๙" w:hAnsi="TH SarabunIT๙" w:cs="TH SarabunIT๙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6FC" w:rsidRPr="00CD47C5" w:rsidRDefault="00B846FC" w:rsidP="00977994">
    <w:pPr>
      <w:pStyle w:val="a7"/>
      <w:jc w:val="right"/>
      <w:rPr>
        <w:rFonts w:ascii="TH SarabunIT๙" w:hAnsi="TH SarabunIT๙" w:cs="TH SarabunIT๙"/>
        <w:sz w:val="32"/>
        <w:szCs w:val="32"/>
      </w:rPr>
    </w:pPr>
    <w:r w:rsidRPr="00CD47C5">
      <w:rPr>
        <w:rFonts w:ascii="TH SarabunIT๙" w:hAnsi="TH SarabunIT๙" w:cs="TH SarabunIT๙"/>
        <w:sz w:val="32"/>
        <w:szCs w:val="32"/>
      </w:rPr>
      <w:fldChar w:fldCharType="begin"/>
    </w:r>
    <w:r w:rsidRPr="00CD47C5">
      <w:rPr>
        <w:rFonts w:ascii="TH SarabunIT๙" w:hAnsi="TH SarabunIT๙" w:cs="TH SarabunIT๙"/>
        <w:sz w:val="32"/>
        <w:szCs w:val="32"/>
      </w:rPr>
      <w:instrText>PAGE   \</w:instrText>
    </w:r>
    <w:r w:rsidRPr="00CD47C5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CD47C5">
      <w:rPr>
        <w:rFonts w:ascii="TH SarabunIT๙" w:hAnsi="TH SarabunIT๙" w:cs="TH SarabunIT๙"/>
        <w:sz w:val="32"/>
        <w:szCs w:val="32"/>
      </w:rPr>
      <w:instrText>MERGEFORMAT</w:instrText>
    </w:r>
    <w:r w:rsidRPr="00CD47C5">
      <w:rPr>
        <w:rFonts w:ascii="TH SarabunIT๙" w:hAnsi="TH SarabunIT๙" w:cs="TH SarabunIT๙"/>
        <w:sz w:val="32"/>
        <w:szCs w:val="32"/>
      </w:rPr>
      <w:fldChar w:fldCharType="separate"/>
    </w:r>
    <w:r w:rsidR="001610FC" w:rsidRPr="001610FC">
      <w:rPr>
        <w:rFonts w:ascii="TH SarabunIT๙" w:hAnsi="TH SarabunIT๙" w:cs="TH SarabunIT๙"/>
        <w:noProof/>
        <w:sz w:val="32"/>
        <w:szCs w:val="32"/>
        <w:lang w:val="th-TH"/>
      </w:rPr>
      <w:t>54</w:t>
    </w:r>
    <w:r w:rsidRPr="00CD47C5">
      <w:rPr>
        <w:rFonts w:ascii="TH SarabunIT๙" w:hAnsi="TH SarabunIT๙" w:cs="TH SarabunIT๙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A1886"/>
    <w:multiLevelType w:val="multilevel"/>
    <w:tmpl w:val="DE527B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1" w15:restartNumberingAfterBreak="0">
    <w:nsid w:val="0D546F3B"/>
    <w:multiLevelType w:val="multilevel"/>
    <w:tmpl w:val="00087D6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E446FB1"/>
    <w:multiLevelType w:val="multilevel"/>
    <w:tmpl w:val="7F1E299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E4A51FA"/>
    <w:multiLevelType w:val="hybridMultilevel"/>
    <w:tmpl w:val="B8866730"/>
    <w:lvl w:ilvl="0" w:tplc="3AFE946E">
      <w:start w:val="2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4" w15:restartNumberingAfterBreak="0">
    <w:nsid w:val="10331520"/>
    <w:multiLevelType w:val="singleLevel"/>
    <w:tmpl w:val="32AC7598"/>
    <w:lvl w:ilvl="0"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Times New Roman" w:hAnsi="Wingdings" w:hint="default"/>
      </w:rPr>
    </w:lvl>
  </w:abstractNum>
  <w:abstractNum w:abstractNumId="5" w15:restartNumberingAfterBreak="0">
    <w:nsid w:val="16DD5AFA"/>
    <w:multiLevelType w:val="multilevel"/>
    <w:tmpl w:val="FC0A925C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100"/>
        </w:tabs>
        <w:ind w:left="5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80"/>
        </w:tabs>
        <w:ind w:left="5880" w:hanging="1800"/>
      </w:pPr>
      <w:rPr>
        <w:rFonts w:hint="default"/>
      </w:rPr>
    </w:lvl>
  </w:abstractNum>
  <w:abstractNum w:abstractNumId="6" w15:restartNumberingAfterBreak="0">
    <w:nsid w:val="1AE85CFB"/>
    <w:multiLevelType w:val="multilevel"/>
    <w:tmpl w:val="90940F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E183903"/>
    <w:multiLevelType w:val="hybridMultilevel"/>
    <w:tmpl w:val="42F41660"/>
    <w:lvl w:ilvl="0" w:tplc="F96C6E34">
      <w:start w:val="2544"/>
      <w:numFmt w:val="decimal"/>
      <w:lvlText w:val="%1"/>
      <w:lvlJc w:val="left"/>
      <w:pPr>
        <w:tabs>
          <w:tab w:val="num" w:pos="3465"/>
        </w:tabs>
        <w:ind w:left="346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8" w15:restartNumberingAfterBreak="0">
    <w:nsid w:val="21CB108A"/>
    <w:multiLevelType w:val="multilevel"/>
    <w:tmpl w:val="7910D04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7800"/>
        </w:tabs>
        <w:ind w:left="78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9480"/>
        </w:tabs>
        <w:ind w:left="94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3200"/>
        </w:tabs>
        <w:ind w:left="1320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5240"/>
        </w:tabs>
        <w:ind w:left="15240" w:hanging="1800"/>
      </w:pPr>
      <w:rPr>
        <w:rFonts w:hint="default"/>
      </w:rPr>
    </w:lvl>
  </w:abstractNum>
  <w:abstractNum w:abstractNumId="9" w15:restartNumberingAfterBreak="0">
    <w:nsid w:val="25AA3388"/>
    <w:multiLevelType w:val="hybridMultilevel"/>
    <w:tmpl w:val="6D943F56"/>
    <w:lvl w:ilvl="0" w:tplc="28AA827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7977AAE"/>
    <w:multiLevelType w:val="singleLevel"/>
    <w:tmpl w:val="9EC8F64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1" w15:restartNumberingAfterBreak="0">
    <w:nsid w:val="28AC12FB"/>
    <w:multiLevelType w:val="hybridMultilevel"/>
    <w:tmpl w:val="DBD6209E"/>
    <w:lvl w:ilvl="0" w:tplc="A7C6D7B2">
      <w:numFmt w:val="bullet"/>
      <w:lvlText w:val=""/>
      <w:lvlJc w:val="left"/>
      <w:pPr>
        <w:tabs>
          <w:tab w:val="num" w:pos="750"/>
        </w:tabs>
        <w:ind w:left="750" w:hanging="390"/>
      </w:pPr>
      <w:rPr>
        <w:rFonts w:ascii="Wingdings 2" w:eastAsia="SimSun" w:hAnsi="Wingdings 2" w:cs="Angsana New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A82F54"/>
    <w:multiLevelType w:val="hybridMultilevel"/>
    <w:tmpl w:val="C33EB828"/>
    <w:lvl w:ilvl="0" w:tplc="7DBC2AA0">
      <w:start w:val="30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534D5B"/>
    <w:multiLevelType w:val="multilevel"/>
    <w:tmpl w:val="BC2683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14" w15:restartNumberingAfterBreak="0">
    <w:nsid w:val="2F3A7474"/>
    <w:multiLevelType w:val="multilevel"/>
    <w:tmpl w:val="BB2E5C7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ascii="Angsana New" w:eastAsia="SimSun" w:hAnsi="Angsana New" w:cs="Angsana New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32046DEF"/>
    <w:multiLevelType w:val="multilevel"/>
    <w:tmpl w:val="6B8C6E6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20536BC"/>
    <w:multiLevelType w:val="multilevel"/>
    <w:tmpl w:val="3C38B1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2E36272"/>
    <w:multiLevelType w:val="hybridMultilevel"/>
    <w:tmpl w:val="C5DC0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B54B6D"/>
    <w:multiLevelType w:val="hybridMultilevel"/>
    <w:tmpl w:val="4E6AA0B2"/>
    <w:lvl w:ilvl="0" w:tplc="7FE03316">
      <w:start w:val="2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9" w15:restartNumberingAfterBreak="0">
    <w:nsid w:val="3E645112"/>
    <w:multiLevelType w:val="hybridMultilevel"/>
    <w:tmpl w:val="ECA06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356622"/>
    <w:multiLevelType w:val="hybridMultilevel"/>
    <w:tmpl w:val="6BB45AEA"/>
    <w:lvl w:ilvl="0" w:tplc="EF680A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223048C"/>
    <w:multiLevelType w:val="multilevel"/>
    <w:tmpl w:val="22E61E38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4"/>
      <w:numFmt w:val="decimal"/>
      <w:lvlText w:val="%1.%2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22" w15:restartNumberingAfterBreak="0">
    <w:nsid w:val="48604656"/>
    <w:multiLevelType w:val="multilevel"/>
    <w:tmpl w:val="0F4C57E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A18404C"/>
    <w:multiLevelType w:val="multilevel"/>
    <w:tmpl w:val="DD58079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BD7293A"/>
    <w:multiLevelType w:val="multilevel"/>
    <w:tmpl w:val="B60673C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1"/>
      <w:numFmt w:val="decimal"/>
      <w:lvlText w:val="%1.%2)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5" w15:restartNumberingAfterBreak="0">
    <w:nsid w:val="524F6532"/>
    <w:multiLevelType w:val="multilevel"/>
    <w:tmpl w:val="D152E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7CB4AE1"/>
    <w:multiLevelType w:val="multilevel"/>
    <w:tmpl w:val="721ADB7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AB934E5"/>
    <w:multiLevelType w:val="multilevel"/>
    <w:tmpl w:val="D1DC9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616F2BE4"/>
    <w:multiLevelType w:val="hybridMultilevel"/>
    <w:tmpl w:val="3F2A9F12"/>
    <w:lvl w:ilvl="0" w:tplc="53426E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040F7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6AB695F"/>
    <w:multiLevelType w:val="multilevel"/>
    <w:tmpl w:val="7612FA3E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31" w15:restartNumberingAfterBreak="0">
    <w:nsid w:val="66B45F0F"/>
    <w:multiLevelType w:val="multilevel"/>
    <w:tmpl w:val="3EA0F22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69F2456B"/>
    <w:multiLevelType w:val="hybridMultilevel"/>
    <w:tmpl w:val="51221BB0"/>
    <w:lvl w:ilvl="0" w:tplc="FEEA0E70">
      <w:start w:val="30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9F1E23"/>
    <w:multiLevelType w:val="multilevel"/>
    <w:tmpl w:val="DD58079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765B6472"/>
    <w:multiLevelType w:val="hybridMultilevel"/>
    <w:tmpl w:val="48F09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A72FB3"/>
    <w:multiLevelType w:val="multilevel"/>
    <w:tmpl w:val="5FEA149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6" w15:restartNumberingAfterBreak="0">
    <w:nsid w:val="7BA534B2"/>
    <w:multiLevelType w:val="multilevel"/>
    <w:tmpl w:val="C1B27D7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5"/>
  </w:num>
  <w:num w:numId="3">
    <w:abstractNumId w:val="27"/>
  </w:num>
  <w:num w:numId="4">
    <w:abstractNumId w:val="22"/>
  </w:num>
  <w:num w:numId="5">
    <w:abstractNumId w:val="30"/>
  </w:num>
  <w:num w:numId="6">
    <w:abstractNumId w:val="31"/>
  </w:num>
  <w:num w:numId="7">
    <w:abstractNumId w:val="15"/>
  </w:num>
  <w:num w:numId="8">
    <w:abstractNumId w:val="8"/>
  </w:num>
  <w:num w:numId="9">
    <w:abstractNumId w:val="24"/>
  </w:num>
  <w:num w:numId="10">
    <w:abstractNumId w:val="21"/>
  </w:num>
  <w:num w:numId="11">
    <w:abstractNumId w:val="10"/>
  </w:num>
  <w:num w:numId="12">
    <w:abstractNumId w:val="11"/>
  </w:num>
  <w:num w:numId="13">
    <w:abstractNumId w:val="3"/>
  </w:num>
  <w:num w:numId="14">
    <w:abstractNumId w:val="18"/>
  </w:num>
  <w:num w:numId="15">
    <w:abstractNumId w:val="29"/>
  </w:num>
  <w:num w:numId="16">
    <w:abstractNumId w:val="2"/>
  </w:num>
  <w:num w:numId="17">
    <w:abstractNumId w:val="13"/>
  </w:num>
  <w:num w:numId="18">
    <w:abstractNumId w:val="4"/>
  </w:num>
  <w:num w:numId="19">
    <w:abstractNumId w:val="5"/>
  </w:num>
  <w:num w:numId="20">
    <w:abstractNumId w:val="14"/>
  </w:num>
  <w:num w:numId="21">
    <w:abstractNumId w:val="35"/>
  </w:num>
  <w:num w:numId="22">
    <w:abstractNumId w:val="1"/>
  </w:num>
  <w:num w:numId="23">
    <w:abstractNumId w:val="33"/>
  </w:num>
  <w:num w:numId="24">
    <w:abstractNumId w:val="6"/>
  </w:num>
  <w:num w:numId="25">
    <w:abstractNumId w:val="16"/>
  </w:num>
  <w:num w:numId="26">
    <w:abstractNumId w:val="36"/>
  </w:num>
  <w:num w:numId="27">
    <w:abstractNumId w:val="23"/>
  </w:num>
  <w:num w:numId="28">
    <w:abstractNumId w:val="26"/>
  </w:num>
  <w:num w:numId="29">
    <w:abstractNumId w:val="9"/>
  </w:num>
  <w:num w:numId="30">
    <w:abstractNumId w:val="7"/>
  </w:num>
  <w:num w:numId="31">
    <w:abstractNumId w:val="20"/>
  </w:num>
  <w:num w:numId="32">
    <w:abstractNumId w:val="12"/>
  </w:num>
  <w:num w:numId="33">
    <w:abstractNumId w:val="32"/>
  </w:num>
  <w:num w:numId="34">
    <w:abstractNumId w:val="17"/>
  </w:num>
  <w:num w:numId="35">
    <w:abstractNumId w:val="28"/>
  </w:num>
  <w:num w:numId="36">
    <w:abstractNumId w:val="19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BAD"/>
    <w:rsid w:val="00005760"/>
    <w:rsid w:val="00007F00"/>
    <w:rsid w:val="000124AD"/>
    <w:rsid w:val="00013CBE"/>
    <w:rsid w:val="00026198"/>
    <w:rsid w:val="0004086F"/>
    <w:rsid w:val="00040A36"/>
    <w:rsid w:val="0004281F"/>
    <w:rsid w:val="00046088"/>
    <w:rsid w:val="0004686E"/>
    <w:rsid w:val="00046BF6"/>
    <w:rsid w:val="00053728"/>
    <w:rsid w:val="00053B95"/>
    <w:rsid w:val="00054A58"/>
    <w:rsid w:val="00064695"/>
    <w:rsid w:val="00071564"/>
    <w:rsid w:val="0007241E"/>
    <w:rsid w:val="00072B72"/>
    <w:rsid w:val="00082714"/>
    <w:rsid w:val="00087468"/>
    <w:rsid w:val="00091C8E"/>
    <w:rsid w:val="000A4595"/>
    <w:rsid w:val="000A4F94"/>
    <w:rsid w:val="000B0A5A"/>
    <w:rsid w:val="000C74FB"/>
    <w:rsid w:val="000D5A41"/>
    <w:rsid w:val="000E10CE"/>
    <w:rsid w:val="000E3913"/>
    <w:rsid w:val="000F4FE4"/>
    <w:rsid w:val="00103C48"/>
    <w:rsid w:val="00114507"/>
    <w:rsid w:val="001214A4"/>
    <w:rsid w:val="00131E2B"/>
    <w:rsid w:val="001372EC"/>
    <w:rsid w:val="001464AD"/>
    <w:rsid w:val="00155200"/>
    <w:rsid w:val="001610FC"/>
    <w:rsid w:val="0016364F"/>
    <w:rsid w:val="001727D2"/>
    <w:rsid w:val="0017352F"/>
    <w:rsid w:val="00182892"/>
    <w:rsid w:val="00182D60"/>
    <w:rsid w:val="00192FC2"/>
    <w:rsid w:val="001A002B"/>
    <w:rsid w:val="001A15EF"/>
    <w:rsid w:val="001A5203"/>
    <w:rsid w:val="001A63FA"/>
    <w:rsid w:val="001A745A"/>
    <w:rsid w:val="001B1479"/>
    <w:rsid w:val="001B26E8"/>
    <w:rsid w:val="001B27B9"/>
    <w:rsid w:val="001B69A3"/>
    <w:rsid w:val="001C40CC"/>
    <w:rsid w:val="001C4608"/>
    <w:rsid w:val="001C751C"/>
    <w:rsid w:val="001F1AD6"/>
    <w:rsid w:val="001F2AFD"/>
    <w:rsid w:val="00200B9D"/>
    <w:rsid w:val="00201FEC"/>
    <w:rsid w:val="00204913"/>
    <w:rsid w:val="002154B3"/>
    <w:rsid w:val="00221414"/>
    <w:rsid w:val="002232E2"/>
    <w:rsid w:val="002234B9"/>
    <w:rsid w:val="00233006"/>
    <w:rsid w:val="00237C78"/>
    <w:rsid w:val="00246369"/>
    <w:rsid w:val="00247233"/>
    <w:rsid w:val="00247FCC"/>
    <w:rsid w:val="002560FB"/>
    <w:rsid w:val="002572AD"/>
    <w:rsid w:val="00264348"/>
    <w:rsid w:val="00272942"/>
    <w:rsid w:val="00276D49"/>
    <w:rsid w:val="0028327D"/>
    <w:rsid w:val="00285F7A"/>
    <w:rsid w:val="002867C6"/>
    <w:rsid w:val="00291DDB"/>
    <w:rsid w:val="002970D7"/>
    <w:rsid w:val="002A345B"/>
    <w:rsid w:val="002A4B60"/>
    <w:rsid w:val="002B4FDE"/>
    <w:rsid w:val="002C3BF8"/>
    <w:rsid w:val="002C776F"/>
    <w:rsid w:val="002D3218"/>
    <w:rsid w:val="002D5024"/>
    <w:rsid w:val="002F2E56"/>
    <w:rsid w:val="002F4DB6"/>
    <w:rsid w:val="003024D6"/>
    <w:rsid w:val="00303526"/>
    <w:rsid w:val="00304B88"/>
    <w:rsid w:val="0031337E"/>
    <w:rsid w:val="0031691D"/>
    <w:rsid w:val="00334EED"/>
    <w:rsid w:val="003365C5"/>
    <w:rsid w:val="00340AD3"/>
    <w:rsid w:val="00344603"/>
    <w:rsid w:val="00345B26"/>
    <w:rsid w:val="00347824"/>
    <w:rsid w:val="00350437"/>
    <w:rsid w:val="0035153E"/>
    <w:rsid w:val="00351DB6"/>
    <w:rsid w:val="00352DCB"/>
    <w:rsid w:val="00356C5F"/>
    <w:rsid w:val="00357A59"/>
    <w:rsid w:val="00361D2B"/>
    <w:rsid w:val="003647D8"/>
    <w:rsid w:val="00367B0B"/>
    <w:rsid w:val="00373DB5"/>
    <w:rsid w:val="0037724B"/>
    <w:rsid w:val="00386CBA"/>
    <w:rsid w:val="00393961"/>
    <w:rsid w:val="00395F21"/>
    <w:rsid w:val="003B3A84"/>
    <w:rsid w:val="003B5DFC"/>
    <w:rsid w:val="003C23C7"/>
    <w:rsid w:val="003D6088"/>
    <w:rsid w:val="003E1139"/>
    <w:rsid w:val="003F34D8"/>
    <w:rsid w:val="003F4B0A"/>
    <w:rsid w:val="003F4C14"/>
    <w:rsid w:val="0040215B"/>
    <w:rsid w:val="00410E23"/>
    <w:rsid w:val="004234FE"/>
    <w:rsid w:val="00423EE5"/>
    <w:rsid w:val="00434F3A"/>
    <w:rsid w:val="00444A8E"/>
    <w:rsid w:val="00444C90"/>
    <w:rsid w:val="00445B34"/>
    <w:rsid w:val="004478FF"/>
    <w:rsid w:val="00447D81"/>
    <w:rsid w:val="00451F81"/>
    <w:rsid w:val="004566B3"/>
    <w:rsid w:val="00457FC1"/>
    <w:rsid w:val="004608E4"/>
    <w:rsid w:val="00466178"/>
    <w:rsid w:val="004744A5"/>
    <w:rsid w:val="004801CC"/>
    <w:rsid w:val="00481FC1"/>
    <w:rsid w:val="0048511F"/>
    <w:rsid w:val="00487BF6"/>
    <w:rsid w:val="0049526E"/>
    <w:rsid w:val="0049782B"/>
    <w:rsid w:val="004A1DBA"/>
    <w:rsid w:val="004C6200"/>
    <w:rsid w:val="004E1C1C"/>
    <w:rsid w:val="004E57A7"/>
    <w:rsid w:val="004E6879"/>
    <w:rsid w:val="00501145"/>
    <w:rsid w:val="0050145C"/>
    <w:rsid w:val="005062FD"/>
    <w:rsid w:val="00517208"/>
    <w:rsid w:val="005264AC"/>
    <w:rsid w:val="00526DB2"/>
    <w:rsid w:val="00533740"/>
    <w:rsid w:val="00534831"/>
    <w:rsid w:val="00541616"/>
    <w:rsid w:val="005420AA"/>
    <w:rsid w:val="00547D3F"/>
    <w:rsid w:val="00550504"/>
    <w:rsid w:val="00553A35"/>
    <w:rsid w:val="00565185"/>
    <w:rsid w:val="005652EB"/>
    <w:rsid w:val="00570DBF"/>
    <w:rsid w:val="005757BD"/>
    <w:rsid w:val="00575F4C"/>
    <w:rsid w:val="0057616F"/>
    <w:rsid w:val="00581A39"/>
    <w:rsid w:val="00585E0D"/>
    <w:rsid w:val="005879ED"/>
    <w:rsid w:val="005909E9"/>
    <w:rsid w:val="005944A5"/>
    <w:rsid w:val="005A1E78"/>
    <w:rsid w:val="005A430A"/>
    <w:rsid w:val="005A64E9"/>
    <w:rsid w:val="005B4095"/>
    <w:rsid w:val="005C3AC3"/>
    <w:rsid w:val="005D67F2"/>
    <w:rsid w:val="005E3D09"/>
    <w:rsid w:val="005E4CD4"/>
    <w:rsid w:val="005E7D75"/>
    <w:rsid w:val="005F4A04"/>
    <w:rsid w:val="00602ADB"/>
    <w:rsid w:val="00605025"/>
    <w:rsid w:val="006054E5"/>
    <w:rsid w:val="0060593B"/>
    <w:rsid w:val="00605A85"/>
    <w:rsid w:val="0060611E"/>
    <w:rsid w:val="00607BBD"/>
    <w:rsid w:val="006133D8"/>
    <w:rsid w:val="00614AD8"/>
    <w:rsid w:val="00616568"/>
    <w:rsid w:val="00622BA1"/>
    <w:rsid w:val="00633E59"/>
    <w:rsid w:val="0063445D"/>
    <w:rsid w:val="006364D5"/>
    <w:rsid w:val="006372AB"/>
    <w:rsid w:val="006408F8"/>
    <w:rsid w:val="006434E3"/>
    <w:rsid w:val="00645CA9"/>
    <w:rsid w:val="00646319"/>
    <w:rsid w:val="00653D4F"/>
    <w:rsid w:val="00654A6E"/>
    <w:rsid w:val="0065615B"/>
    <w:rsid w:val="006615DA"/>
    <w:rsid w:val="00663294"/>
    <w:rsid w:val="00670E48"/>
    <w:rsid w:val="00671148"/>
    <w:rsid w:val="006A046D"/>
    <w:rsid w:val="006A5820"/>
    <w:rsid w:val="006B1BC1"/>
    <w:rsid w:val="006B542F"/>
    <w:rsid w:val="006C0A4B"/>
    <w:rsid w:val="006C4EFB"/>
    <w:rsid w:val="006D2F90"/>
    <w:rsid w:val="006D4C35"/>
    <w:rsid w:val="006D53EC"/>
    <w:rsid w:val="006D5BCB"/>
    <w:rsid w:val="006E1165"/>
    <w:rsid w:val="006F11B1"/>
    <w:rsid w:val="006F4AEE"/>
    <w:rsid w:val="0070216F"/>
    <w:rsid w:val="0070482E"/>
    <w:rsid w:val="00706BAD"/>
    <w:rsid w:val="00711250"/>
    <w:rsid w:val="007150E4"/>
    <w:rsid w:val="00716315"/>
    <w:rsid w:val="007167EE"/>
    <w:rsid w:val="00725301"/>
    <w:rsid w:val="00730396"/>
    <w:rsid w:val="00734E82"/>
    <w:rsid w:val="00737748"/>
    <w:rsid w:val="00741CD0"/>
    <w:rsid w:val="00760A0A"/>
    <w:rsid w:val="00763078"/>
    <w:rsid w:val="00765427"/>
    <w:rsid w:val="00770A49"/>
    <w:rsid w:val="00773AAC"/>
    <w:rsid w:val="00792848"/>
    <w:rsid w:val="00793506"/>
    <w:rsid w:val="007963E5"/>
    <w:rsid w:val="007964A2"/>
    <w:rsid w:val="007967C3"/>
    <w:rsid w:val="007A049A"/>
    <w:rsid w:val="007A3016"/>
    <w:rsid w:val="007A65D7"/>
    <w:rsid w:val="007A6932"/>
    <w:rsid w:val="007A6CDC"/>
    <w:rsid w:val="007B5F28"/>
    <w:rsid w:val="007C0CE6"/>
    <w:rsid w:val="007C7178"/>
    <w:rsid w:val="007D14D3"/>
    <w:rsid w:val="007E186C"/>
    <w:rsid w:val="007E20D1"/>
    <w:rsid w:val="007E760A"/>
    <w:rsid w:val="007F30F6"/>
    <w:rsid w:val="0081626B"/>
    <w:rsid w:val="00821591"/>
    <w:rsid w:val="00825524"/>
    <w:rsid w:val="0083060F"/>
    <w:rsid w:val="008316C9"/>
    <w:rsid w:val="00835437"/>
    <w:rsid w:val="008373D5"/>
    <w:rsid w:val="00844777"/>
    <w:rsid w:val="0085569A"/>
    <w:rsid w:val="00856DAE"/>
    <w:rsid w:val="00857590"/>
    <w:rsid w:val="00857C79"/>
    <w:rsid w:val="00863B66"/>
    <w:rsid w:val="0086603D"/>
    <w:rsid w:val="008724A4"/>
    <w:rsid w:val="00872834"/>
    <w:rsid w:val="00880F72"/>
    <w:rsid w:val="008849B2"/>
    <w:rsid w:val="00885AE9"/>
    <w:rsid w:val="00886819"/>
    <w:rsid w:val="008929B0"/>
    <w:rsid w:val="00894894"/>
    <w:rsid w:val="00895B1A"/>
    <w:rsid w:val="008A09A6"/>
    <w:rsid w:val="008B1205"/>
    <w:rsid w:val="008B2B72"/>
    <w:rsid w:val="008B6815"/>
    <w:rsid w:val="008B6827"/>
    <w:rsid w:val="008C2691"/>
    <w:rsid w:val="008C3B58"/>
    <w:rsid w:val="008C4AB3"/>
    <w:rsid w:val="008D4ED4"/>
    <w:rsid w:val="008D57C0"/>
    <w:rsid w:val="008D65C9"/>
    <w:rsid w:val="008D738F"/>
    <w:rsid w:val="008E0E8A"/>
    <w:rsid w:val="00900072"/>
    <w:rsid w:val="009010B5"/>
    <w:rsid w:val="00902C6E"/>
    <w:rsid w:val="0090513E"/>
    <w:rsid w:val="00910AD7"/>
    <w:rsid w:val="00915556"/>
    <w:rsid w:val="009166F6"/>
    <w:rsid w:val="00931577"/>
    <w:rsid w:val="0093256F"/>
    <w:rsid w:val="00942402"/>
    <w:rsid w:val="00947A36"/>
    <w:rsid w:val="009526F5"/>
    <w:rsid w:val="0095332B"/>
    <w:rsid w:val="00960142"/>
    <w:rsid w:val="0096590F"/>
    <w:rsid w:val="009741AD"/>
    <w:rsid w:val="00974F09"/>
    <w:rsid w:val="00977994"/>
    <w:rsid w:val="0098066B"/>
    <w:rsid w:val="00985637"/>
    <w:rsid w:val="00993142"/>
    <w:rsid w:val="00993F86"/>
    <w:rsid w:val="009A2EBA"/>
    <w:rsid w:val="009B0D1B"/>
    <w:rsid w:val="009C05C0"/>
    <w:rsid w:val="009C30CC"/>
    <w:rsid w:val="009C67B6"/>
    <w:rsid w:val="009D0EE6"/>
    <w:rsid w:val="009D1301"/>
    <w:rsid w:val="009D14E2"/>
    <w:rsid w:val="009D36D9"/>
    <w:rsid w:val="009D3C22"/>
    <w:rsid w:val="009F0443"/>
    <w:rsid w:val="009F2C27"/>
    <w:rsid w:val="009F607F"/>
    <w:rsid w:val="00A0101C"/>
    <w:rsid w:val="00A014C8"/>
    <w:rsid w:val="00A03D64"/>
    <w:rsid w:val="00A10AC7"/>
    <w:rsid w:val="00A10C71"/>
    <w:rsid w:val="00A11B9D"/>
    <w:rsid w:val="00A15A6E"/>
    <w:rsid w:val="00A21ECD"/>
    <w:rsid w:val="00A2535E"/>
    <w:rsid w:val="00A30B06"/>
    <w:rsid w:val="00A33A17"/>
    <w:rsid w:val="00A52B65"/>
    <w:rsid w:val="00A54BC0"/>
    <w:rsid w:val="00A5538B"/>
    <w:rsid w:val="00A55BD7"/>
    <w:rsid w:val="00A7321B"/>
    <w:rsid w:val="00A740B2"/>
    <w:rsid w:val="00A753AE"/>
    <w:rsid w:val="00A77DD6"/>
    <w:rsid w:val="00A863EC"/>
    <w:rsid w:val="00A92CAC"/>
    <w:rsid w:val="00A95B4F"/>
    <w:rsid w:val="00AB14D8"/>
    <w:rsid w:val="00AB261A"/>
    <w:rsid w:val="00AB5323"/>
    <w:rsid w:val="00AB5A30"/>
    <w:rsid w:val="00AC4580"/>
    <w:rsid w:val="00AC761F"/>
    <w:rsid w:val="00AE0BC9"/>
    <w:rsid w:val="00AE4288"/>
    <w:rsid w:val="00AE5673"/>
    <w:rsid w:val="00AE7534"/>
    <w:rsid w:val="00AE753C"/>
    <w:rsid w:val="00AF225D"/>
    <w:rsid w:val="00B125D8"/>
    <w:rsid w:val="00B12A85"/>
    <w:rsid w:val="00B13BDD"/>
    <w:rsid w:val="00B149E9"/>
    <w:rsid w:val="00B16728"/>
    <w:rsid w:val="00B170B9"/>
    <w:rsid w:val="00B2400E"/>
    <w:rsid w:val="00B256D9"/>
    <w:rsid w:val="00B268AD"/>
    <w:rsid w:val="00B41BC8"/>
    <w:rsid w:val="00B526FB"/>
    <w:rsid w:val="00B52F37"/>
    <w:rsid w:val="00B54197"/>
    <w:rsid w:val="00B62034"/>
    <w:rsid w:val="00B7358B"/>
    <w:rsid w:val="00B73640"/>
    <w:rsid w:val="00B75BCF"/>
    <w:rsid w:val="00B823E7"/>
    <w:rsid w:val="00B82954"/>
    <w:rsid w:val="00B846FC"/>
    <w:rsid w:val="00BA05F3"/>
    <w:rsid w:val="00BA1909"/>
    <w:rsid w:val="00BA7D4E"/>
    <w:rsid w:val="00BB6459"/>
    <w:rsid w:val="00BC1B26"/>
    <w:rsid w:val="00BC253F"/>
    <w:rsid w:val="00BC26E3"/>
    <w:rsid w:val="00BC3D54"/>
    <w:rsid w:val="00BC7032"/>
    <w:rsid w:val="00BD1783"/>
    <w:rsid w:val="00BD79BD"/>
    <w:rsid w:val="00BF5148"/>
    <w:rsid w:val="00C15583"/>
    <w:rsid w:val="00C23F41"/>
    <w:rsid w:val="00C269CB"/>
    <w:rsid w:val="00C34560"/>
    <w:rsid w:val="00C36E67"/>
    <w:rsid w:val="00C47110"/>
    <w:rsid w:val="00C50EDA"/>
    <w:rsid w:val="00C55AF0"/>
    <w:rsid w:val="00C56153"/>
    <w:rsid w:val="00C666A7"/>
    <w:rsid w:val="00C668FF"/>
    <w:rsid w:val="00C72AEC"/>
    <w:rsid w:val="00C91305"/>
    <w:rsid w:val="00C92C90"/>
    <w:rsid w:val="00C9387C"/>
    <w:rsid w:val="00CB2337"/>
    <w:rsid w:val="00CB5836"/>
    <w:rsid w:val="00CB6E31"/>
    <w:rsid w:val="00CB6F7A"/>
    <w:rsid w:val="00CC4474"/>
    <w:rsid w:val="00CC7B1F"/>
    <w:rsid w:val="00CD1B0B"/>
    <w:rsid w:val="00CD47C5"/>
    <w:rsid w:val="00CD574D"/>
    <w:rsid w:val="00CD60D6"/>
    <w:rsid w:val="00CE3CE4"/>
    <w:rsid w:val="00CF10D8"/>
    <w:rsid w:val="00CF192B"/>
    <w:rsid w:val="00CF56D4"/>
    <w:rsid w:val="00D06CFC"/>
    <w:rsid w:val="00D17C95"/>
    <w:rsid w:val="00D2049B"/>
    <w:rsid w:val="00D2076F"/>
    <w:rsid w:val="00D23B3A"/>
    <w:rsid w:val="00D2494B"/>
    <w:rsid w:val="00D25914"/>
    <w:rsid w:val="00D3290F"/>
    <w:rsid w:val="00D3558C"/>
    <w:rsid w:val="00D37561"/>
    <w:rsid w:val="00D40EBB"/>
    <w:rsid w:val="00D4213D"/>
    <w:rsid w:val="00D43666"/>
    <w:rsid w:val="00D544A9"/>
    <w:rsid w:val="00D636F0"/>
    <w:rsid w:val="00D64F38"/>
    <w:rsid w:val="00D71278"/>
    <w:rsid w:val="00D76653"/>
    <w:rsid w:val="00D80AF4"/>
    <w:rsid w:val="00D845E1"/>
    <w:rsid w:val="00D92022"/>
    <w:rsid w:val="00D93539"/>
    <w:rsid w:val="00D97D77"/>
    <w:rsid w:val="00DA0532"/>
    <w:rsid w:val="00DA152D"/>
    <w:rsid w:val="00DA4344"/>
    <w:rsid w:val="00DA5AD1"/>
    <w:rsid w:val="00DB1E37"/>
    <w:rsid w:val="00DB2C41"/>
    <w:rsid w:val="00DB4509"/>
    <w:rsid w:val="00DB49AD"/>
    <w:rsid w:val="00DB6290"/>
    <w:rsid w:val="00DB78D3"/>
    <w:rsid w:val="00DC63D7"/>
    <w:rsid w:val="00DD3937"/>
    <w:rsid w:val="00DE1FB5"/>
    <w:rsid w:val="00DE33F9"/>
    <w:rsid w:val="00DE5692"/>
    <w:rsid w:val="00DE7672"/>
    <w:rsid w:val="00DF602B"/>
    <w:rsid w:val="00E000AB"/>
    <w:rsid w:val="00E056E4"/>
    <w:rsid w:val="00E05DFA"/>
    <w:rsid w:val="00E0658A"/>
    <w:rsid w:val="00E10A71"/>
    <w:rsid w:val="00E21362"/>
    <w:rsid w:val="00E23F5B"/>
    <w:rsid w:val="00E24FA0"/>
    <w:rsid w:val="00E26A35"/>
    <w:rsid w:val="00E318AB"/>
    <w:rsid w:val="00E55C3C"/>
    <w:rsid w:val="00E6553D"/>
    <w:rsid w:val="00E676BD"/>
    <w:rsid w:val="00E742DE"/>
    <w:rsid w:val="00E74C73"/>
    <w:rsid w:val="00E94BF6"/>
    <w:rsid w:val="00E969B4"/>
    <w:rsid w:val="00EA0BD8"/>
    <w:rsid w:val="00EA37CB"/>
    <w:rsid w:val="00EA6C90"/>
    <w:rsid w:val="00EB5996"/>
    <w:rsid w:val="00EC139C"/>
    <w:rsid w:val="00EC3E15"/>
    <w:rsid w:val="00EC7D9B"/>
    <w:rsid w:val="00ED21AB"/>
    <w:rsid w:val="00ED4504"/>
    <w:rsid w:val="00EF2821"/>
    <w:rsid w:val="00F021B8"/>
    <w:rsid w:val="00F02DF5"/>
    <w:rsid w:val="00F05853"/>
    <w:rsid w:val="00F253E9"/>
    <w:rsid w:val="00F41010"/>
    <w:rsid w:val="00F42AB1"/>
    <w:rsid w:val="00F44FAB"/>
    <w:rsid w:val="00F505AF"/>
    <w:rsid w:val="00F608A5"/>
    <w:rsid w:val="00F70529"/>
    <w:rsid w:val="00F72E62"/>
    <w:rsid w:val="00F749F3"/>
    <w:rsid w:val="00F81280"/>
    <w:rsid w:val="00F82D58"/>
    <w:rsid w:val="00F852E1"/>
    <w:rsid w:val="00F8750A"/>
    <w:rsid w:val="00F958BC"/>
    <w:rsid w:val="00FA022D"/>
    <w:rsid w:val="00FA443E"/>
    <w:rsid w:val="00FB32A9"/>
    <w:rsid w:val="00FB5FFD"/>
    <w:rsid w:val="00FC6602"/>
    <w:rsid w:val="00FC7B31"/>
    <w:rsid w:val="00FD25D0"/>
    <w:rsid w:val="00FD40A8"/>
    <w:rsid w:val="00FD4CDE"/>
    <w:rsid w:val="00FE1A6A"/>
    <w:rsid w:val="00FE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2FFFAD"/>
  <w15:chartTrackingRefBased/>
  <w15:docId w15:val="{ACD49172-DD34-4A6E-B0B1-203D50011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4686E"/>
    <w:rPr>
      <w:rFonts w:eastAsia="SimSun"/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B823E7"/>
    <w:pPr>
      <w:keepNext/>
      <w:spacing w:before="240" w:after="60"/>
      <w:jc w:val="center"/>
      <w:outlineLvl w:val="0"/>
    </w:pPr>
    <w:rPr>
      <w:rFonts w:ascii="Angsana New" w:eastAsia="Times New Roman" w:hAnsi="Angsana New"/>
      <w:b/>
      <w:bCs/>
      <w:kern w:val="28"/>
      <w:sz w:val="40"/>
      <w:szCs w:val="40"/>
      <w:lang w:eastAsia="en-US"/>
    </w:rPr>
  </w:style>
  <w:style w:type="paragraph" w:styleId="2">
    <w:name w:val="heading 2"/>
    <w:basedOn w:val="a"/>
    <w:next w:val="a"/>
    <w:qFormat/>
    <w:rsid w:val="00B823E7"/>
    <w:pPr>
      <w:keepNext/>
      <w:ind w:firstLine="720"/>
      <w:jc w:val="center"/>
      <w:outlineLvl w:val="1"/>
    </w:pPr>
    <w:rPr>
      <w:rFonts w:ascii="AngsanaUPC" w:eastAsia="Times New Roman" w:hAnsi="AngsanaUPC" w:cs="AngsanaUPC"/>
      <w:b/>
      <w:bCs/>
      <w:sz w:val="48"/>
      <w:szCs w:val="48"/>
      <w:lang w:eastAsia="en-US"/>
    </w:rPr>
  </w:style>
  <w:style w:type="paragraph" w:styleId="3">
    <w:name w:val="heading 3"/>
    <w:basedOn w:val="a"/>
    <w:next w:val="a"/>
    <w:qFormat/>
    <w:rsid w:val="0004686E"/>
    <w:pPr>
      <w:keepNext/>
      <w:tabs>
        <w:tab w:val="left" w:pos="1260"/>
      </w:tabs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B823E7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qFormat/>
    <w:rsid w:val="00B823E7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qFormat/>
    <w:rsid w:val="00B823E7"/>
    <w:pPr>
      <w:keepNext/>
      <w:jc w:val="center"/>
      <w:outlineLvl w:val="5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paragraph" w:styleId="7">
    <w:name w:val="heading 7"/>
    <w:basedOn w:val="a"/>
    <w:next w:val="a"/>
    <w:qFormat/>
    <w:rsid w:val="00B823E7"/>
    <w:pPr>
      <w:keepNext/>
      <w:ind w:firstLine="2070"/>
      <w:jc w:val="both"/>
      <w:outlineLvl w:val="6"/>
    </w:pPr>
    <w:rPr>
      <w:rFonts w:ascii="AngsanaUPC" w:eastAsia="Cordia New" w:hAnsi="AngsanaUPC" w:cs="AngsanaUPC"/>
      <w:b/>
      <w:bCs/>
      <w:sz w:val="32"/>
      <w:szCs w:val="32"/>
      <w:u w:val="single"/>
      <w:lang w:eastAsia="en-US"/>
    </w:rPr>
  </w:style>
  <w:style w:type="paragraph" w:styleId="8">
    <w:name w:val="heading 8"/>
    <w:basedOn w:val="a"/>
    <w:next w:val="a"/>
    <w:qFormat/>
    <w:rsid w:val="00B823E7"/>
    <w:pPr>
      <w:keepNext/>
      <w:ind w:firstLine="1350"/>
      <w:jc w:val="both"/>
      <w:outlineLvl w:val="7"/>
    </w:pPr>
    <w:rPr>
      <w:rFonts w:ascii="AngsanaUPC" w:eastAsia="Cordia New" w:hAnsi="AngsanaUPC" w:cs="AngsanaUPC"/>
      <w:b/>
      <w:bCs/>
      <w:sz w:val="32"/>
      <w:szCs w:val="32"/>
      <w:u w:val="single"/>
      <w:lang w:eastAsia="en-US"/>
    </w:rPr>
  </w:style>
  <w:style w:type="paragraph" w:styleId="9">
    <w:name w:val="heading 9"/>
    <w:basedOn w:val="a"/>
    <w:next w:val="a"/>
    <w:qFormat/>
    <w:rsid w:val="00B823E7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uiPriority w:val="1"/>
    <w:semiHidden/>
    <w:unhideWhenUsed/>
  </w:style>
  <w:style w:type="paragraph" w:styleId="a4">
    <w:name w:val="footer"/>
    <w:basedOn w:val="a"/>
    <w:rsid w:val="00844777"/>
    <w:pPr>
      <w:tabs>
        <w:tab w:val="center" w:pos="4153"/>
        <w:tab w:val="right" w:pos="8306"/>
      </w:tabs>
    </w:pPr>
    <w:rPr>
      <w:szCs w:val="28"/>
    </w:rPr>
  </w:style>
  <w:style w:type="character" w:styleId="a5">
    <w:name w:val="page number"/>
    <w:basedOn w:val="a3"/>
    <w:rsid w:val="00844777"/>
  </w:style>
  <w:style w:type="paragraph" w:styleId="a6">
    <w:name w:val="Balloon Text"/>
    <w:basedOn w:val="a"/>
    <w:semiHidden/>
    <w:rsid w:val="00357A59"/>
    <w:rPr>
      <w:rFonts w:ascii="Tahoma" w:hAnsi="Tahoma"/>
      <w:sz w:val="16"/>
      <w:szCs w:val="18"/>
    </w:rPr>
  </w:style>
  <w:style w:type="paragraph" w:styleId="a7">
    <w:name w:val="header"/>
    <w:basedOn w:val="a"/>
    <w:link w:val="a8"/>
    <w:uiPriority w:val="99"/>
    <w:rsid w:val="00246369"/>
    <w:pPr>
      <w:tabs>
        <w:tab w:val="center" w:pos="4153"/>
        <w:tab w:val="right" w:pos="8306"/>
      </w:tabs>
    </w:pPr>
    <w:rPr>
      <w:szCs w:val="28"/>
      <w:lang w:val="x-none"/>
    </w:rPr>
  </w:style>
  <w:style w:type="paragraph" w:styleId="a9">
    <w:name w:val="Body Text Indent"/>
    <w:basedOn w:val="a"/>
    <w:rsid w:val="00D71278"/>
    <w:pPr>
      <w:ind w:firstLine="720"/>
    </w:pPr>
    <w:rPr>
      <w:rFonts w:ascii="AngsanaUPC" w:eastAsia="Cordia New" w:hAnsi="AngsanaUPC" w:cs="AngsanaUPC"/>
      <w:sz w:val="32"/>
      <w:szCs w:val="32"/>
    </w:rPr>
  </w:style>
  <w:style w:type="paragraph" w:styleId="30">
    <w:name w:val="Body Text Indent 3"/>
    <w:basedOn w:val="a"/>
    <w:rsid w:val="00D71278"/>
    <w:pPr>
      <w:ind w:firstLine="720"/>
      <w:jc w:val="both"/>
    </w:pPr>
    <w:rPr>
      <w:rFonts w:ascii="AngsanaUPC" w:eastAsia="Cordia New" w:hAnsi="AngsanaUPC" w:cs="AngsanaUPC"/>
      <w:sz w:val="32"/>
      <w:szCs w:val="32"/>
    </w:rPr>
  </w:style>
  <w:style w:type="paragraph" w:styleId="aa">
    <w:name w:val="Body Text"/>
    <w:basedOn w:val="a"/>
    <w:rsid w:val="00B823E7"/>
    <w:pPr>
      <w:spacing w:after="120"/>
    </w:pPr>
    <w:rPr>
      <w:szCs w:val="28"/>
    </w:rPr>
  </w:style>
  <w:style w:type="paragraph" w:styleId="20">
    <w:name w:val="Body Text Indent 2"/>
    <w:basedOn w:val="a"/>
    <w:rsid w:val="00B823E7"/>
    <w:pPr>
      <w:ind w:firstLine="1260"/>
      <w:jc w:val="both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styleId="21">
    <w:name w:val="Body Text 2"/>
    <w:basedOn w:val="a"/>
    <w:rsid w:val="00B823E7"/>
    <w:pPr>
      <w:ind w:firstLine="720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styleId="31">
    <w:name w:val="Body Text 3"/>
    <w:basedOn w:val="a"/>
    <w:rsid w:val="00B823E7"/>
    <w:pPr>
      <w:jc w:val="both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styleId="ab">
    <w:name w:val="Block Text"/>
    <w:basedOn w:val="a"/>
    <w:rsid w:val="00B823E7"/>
    <w:pPr>
      <w:ind w:left="720" w:right="749"/>
      <w:jc w:val="both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styleId="10">
    <w:name w:val="toc 1"/>
    <w:basedOn w:val="a"/>
    <w:next w:val="a"/>
    <w:autoRedefine/>
    <w:semiHidden/>
    <w:rsid w:val="00B823E7"/>
    <w:pPr>
      <w:ind w:firstLine="1530"/>
      <w:jc w:val="both"/>
    </w:pPr>
    <w:rPr>
      <w:rFonts w:ascii="Cordia New" w:eastAsia="Times New Roman" w:hAnsi="Cordia New" w:cs="Cordia New"/>
      <w:b/>
      <w:bCs/>
      <w:sz w:val="32"/>
      <w:szCs w:val="32"/>
      <w:lang w:eastAsia="en-US"/>
    </w:rPr>
  </w:style>
  <w:style w:type="paragraph" w:customStyle="1" w:styleId="ac">
    <w:name w:val="???????????"/>
    <w:basedOn w:val="a"/>
    <w:rsid w:val="00B823E7"/>
    <w:pPr>
      <w:ind w:right="386" w:firstLine="720"/>
      <w:jc w:val="both"/>
    </w:pPr>
    <w:rPr>
      <w:rFonts w:ascii="CordiaUPC" w:eastAsia="Times New Roman" w:hAnsi="CordiaUPC" w:cs="CordiaUPC"/>
      <w:sz w:val="32"/>
      <w:szCs w:val="32"/>
      <w:lang w:eastAsia="en-US"/>
    </w:rPr>
  </w:style>
  <w:style w:type="paragraph" w:customStyle="1" w:styleId="example">
    <w:name w:val="example"/>
    <w:basedOn w:val="a"/>
    <w:rsid w:val="00B823E7"/>
    <w:pPr>
      <w:ind w:firstLine="720"/>
      <w:jc w:val="center"/>
    </w:pPr>
    <w:rPr>
      <w:rFonts w:ascii="CordiaUPC" w:eastAsia="Times New Roman" w:hAnsi="CordiaUPC" w:cs="CordiaUPC"/>
      <w:i/>
      <w:iCs/>
      <w:sz w:val="36"/>
      <w:szCs w:val="36"/>
      <w:lang w:eastAsia="en-US"/>
    </w:rPr>
  </w:style>
  <w:style w:type="paragraph" w:customStyle="1" w:styleId="REG1">
    <w:name w:val="REG_1"/>
    <w:basedOn w:val="ac"/>
    <w:rsid w:val="00B823E7"/>
    <w:pPr>
      <w:ind w:right="11"/>
      <w:jc w:val="center"/>
    </w:pPr>
    <w:rPr>
      <w:b/>
      <w:bCs/>
    </w:rPr>
  </w:style>
  <w:style w:type="paragraph" w:customStyle="1" w:styleId="ref">
    <w:name w:val="ref"/>
    <w:basedOn w:val="a"/>
    <w:rsid w:val="00B823E7"/>
    <w:pPr>
      <w:spacing w:before="120"/>
      <w:ind w:firstLine="720"/>
      <w:jc w:val="both"/>
    </w:pPr>
    <w:rPr>
      <w:rFonts w:ascii="AngsanaUPC" w:eastAsia="Times New Roman" w:hAnsi="AngsanaUPC" w:cs="AngsanaUPC"/>
      <w:b/>
      <w:bCs/>
      <w:i/>
      <w:iCs/>
      <w:sz w:val="32"/>
      <w:szCs w:val="32"/>
      <w:lang w:eastAsia="en-US"/>
    </w:rPr>
  </w:style>
  <w:style w:type="paragraph" w:customStyle="1" w:styleId="ref2">
    <w:name w:val="ref_2"/>
    <w:basedOn w:val="a"/>
    <w:rsid w:val="00B823E7"/>
    <w:pPr>
      <w:spacing w:before="60"/>
      <w:ind w:firstLine="720"/>
      <w:jc w:val="both"/>
    </w:pPr>
    <w:rPr>
      <w:rFonts w:ascii="AngsanaUPC" w:eastAsia="Times New Roman" w:hAnsi="AngsanaUPC" w:cs="AngsanaUPC"/>
      <w:b/>
      <w:bCs/>
      <w:i/>
      <w:iCs/>
      <w:sz w:val="32"/>
      <w:szCs w:val="32"/>
      <w:lang w:eastAsia="en-US"/>
    </w:rPr>
  </w:style>
  <w:style w:type="paragraph" w:customStyle="1" w:styleId="exmbiblio">
    <w:name w:val="exm_biblio"/>
    <w:basedOn w:val="a"/>
    <w:rsid w:val="00B823E7"/>
    <w:pPr>
      <w:ind w:left="720" w:hanging="720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customStyle="1" w:styleId="formatthai">
    <w:name w:val="format_thai"/>
    <w:basedOn w:val="a"/>
    <w:rsid w:val="00B823E7"/>
    <w:pPr>
      <w:ind w:left="1440" w:hanging="720"/>
    </w:pPr>
    <w:rPr>
      <w:rFonts w:ascii="CordiaUPC" w:eastAsia="Times New Roman" w:hAnsi="CordiaUPC" w:cs="CordiaUPC"/>
      <w:color w:val="0000FF"/>
      <w:sz w:val="32"/>
      <w:szCs w:val="32"/>
      <w:lang w:eastAsia="en-US"/>
    </w:rPr>
  </w:style>
  <w:style w:type="paragraph" w:styleId="ad">
    <w:name w:val="Title"/>
    <w:basedOn w:val="a"/>
    <w:qFormat/>
    <w:rsid w:val="00B823E7"/>
    <w:pPr>
      <w:spacing w:before="120"/>
      <w:jc w:val="center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paragraph" w:styleId="ae">
    <w:name w:val="Subtitle"/>
    <w:basedOn w:val="a"/>
    <w:qFormat/>
    <w:rsid w:val="00B823E7"/>
    <w:pPr>
      <w:jc w:val="center"/>
    </w:pPr>
    <w:rPr>
      <w:rFonts w:eastAsia="Cordia New" w:cs="AngsanaUPC"/>
      <w:b/>
      <w:bCs/>
      <w:sz w:val="44"/>
      <w:szCs w:val="44"/>
      <w:lang w:eastAsia="th-TH"/>
    </w:rPr>
  </w:style>
  <w:style w:type="paragraph" w:styleId="af">
    <w:name w:val="caption"/>
    <w:basedOn w:val="a"/>
    <w:next w:val="a"/>
    <w:qFormat/>
    <w:rsid w:val="007C7178"/>
    <w:pPr>
      <w:spacing w:before="240"/>
      <w:jc w:val="center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table" w:styleId="af0">
    <w:name w:val="Table Grid"/>
    <w:basedOn w:val="a1"/>
    <w:rsid w:val="007C717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Bullet"/>
    <w:basedOn w:val="a"/>
    <w:rsid w:val="007C7178"/>
    <w:pPr>
      <w:ind w:left="360" w:hanging="360"/>
    </w:pPr>
    <w:rPr>
      <w:rFonts w:ascii="AngsanaUPC" w:eastAsia="Times New Roman" w:hAnsi="AngsanaUPC" w:cs="AngsanaUPC"/>
      <w:sz w:val="20"/>
      <w:szCs w:val="20"/>
      <w:lang w:eastAsia="en-US"/>
    </w:rPr>
  </w:style>
  <w:style w:type="paragraph" w:customStyle="1" w:styleId="af2">
    <w:name w:val="รายการอ้างอิง"/>
    <w:basedOn w:val="a"/>
    <w:rsid w:val="00A77DD6"/>
    <w:pPr>
      <w:ind w:left="720" w:hanging="720"/>
    </w:pPr>
    <w:rPr>
      <w:rFonts w:ascii="Cordia New" w:eastAsia="Cordia New" w:hAnsi="Cordia New" w:cs="Cordia New"/>
      <w:sz w:val="32"/>
      <w:szCs w:val="32"/>
      <w:lang w:eastAsia="en-US"/>
    </w:rPr>
  </w:style>
  <w:style w:type="character" w:customStyle="1" w:styleId="a8">
    <w:name w:val="หัวกระดาษ อักขระ"/>
    <w:link w:val="a7"/>
    <w:uiPriority w:val="99"/>
    <w:rsid w:val="00763078"/>
    <w:rPr>
      <w:rFonts w:eastAsia="SimSun"/>
      <w:sz w:val="24"/>
      <w:szCs w:val="28"/>
      <w:lang w:eastAsia="zh-CN"/>
    </w:rPr>
  </w:style>
  <w:style w:type="paragraph" w:customStyle="1" w:styleId="af3">
    <w:name w:val="รายการย่อหน้า"/>
    <w:basedOn w:val="a"/>
    <w:uiPriority w:val="34"/>
    <w:qFormat/>
    <w:rsid w:val="00DE7672"/>
    <w:pPr>
      <w:ind w:left="720"/>
      <w:contextualSpacing/>
    </w:pPr>
    <w:rPr>
      <w:szCs w:val="30"/>
    </w:rPr>
  </w:style>
  <w:style w:type="paragraph" w:customStyle="1" w:styleId="ListParagraph1">
    <w:name w:val="List Paragraph1"/>
    <w:basedOn w:val="a"/>
    <w:rsid w:val="00C9387C"/>
    <w:pPr>
      <w:spacing w:after="200" w:line="276" w:lineRule="auto"/>
      <w:ind w:left="720"/>
    </w:pPr>
    <w:rPr>
      <w:rFonts w:ascii="Calibri" w:eastAsia="Calibri" w:hAnsi="Calibri" w:cs="Cordia New"/>
      <w:sz w:val="22"/>
      <w:szCs w:val="28"/>
      <w:lang w:eastAsia="en-US"/>
    </w:rPr>
  </w:style>
  <w:style w:type="paragraph" w:styleId="af4">
    <w:name w:val="List Paragraph"/>
    <w:basedOn w:val="a"/>
    <w:uiPriority w:val="34"/>
    <w:qFormat/>
    <w:rsid w:val="00A863EC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3611;&#3637;&#3585;&#3634;&#3619;&#3624;&#3638;&#3585;&#3625;&#3634;%202559\&#3627;&#3621;&#3633;&#3585;&#3626;&#3641;&#3605;&#3619;&#3631;%202559\&#3650;&#3588;&#3619;&#3591;&#3626;&#3619;&#3657;&#3634;&#3591;&#3627;&#3621;&#3633;&#3585;&#3626;&#3641;&#3605;&#3619;%20Template.dot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BB3D8-7453-46B6-8FB9-FBA3120C0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โครงสร้างหลักสูตร Template.dot</Template>
  <TotalTime>47</TotalTime>
  <Pages>12</Pages>
  <Words>1427</Words>
  <Characters>8137</Characters>
  <Application>Microsoft Office Word</Application>
  <DocSecurity>0</DocSecurity>
  <Lines>67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ข้อ ๓๕</vt:lpstr>
      <vt:lpstr>ข้อ ๓๕</vt:lpstr>
    </vt:vector>
  </TitlesOfParts>
  <Company/>
  <LinksUpToDate>false</LinksUpToDate>
  <CharactersWithSpaces>9545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ข้อ ๓๕</dc:title>
  <dc:subject/>
  <dc:creator>ACER intel atom</dc:creator>
  <cp:keywords/>
  <cp:lastModifiedBy>withawat duangpummes</cp:lastModifiedBy>
  <cp:revision>22</cp:revision>
  <cp:lastPrinted>2016-09-15T03:49:00Z</cp:lastPrinted>
  <dcterms:created xsi:type="dcterms:W3CDTF">2017-12-04T06:07:00Z</dcterms:created>
  <dcterms:modified xsi:type="dcterms:W3CDTF">2017-12-04T07:09:00Z</dcterms:modified>
</cp:coreProperties>
</file>